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100CC5">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25957369"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4A4BDBBD"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DC2DDE">
        <w:rPr>
          <w:b/>
        </w:rPr>
        <w:t>4</w:t>
      </w:r>
      <w:r w:rsidR="00CD4B05">
        <w:rPr>
          <w:b/>
        </w:rPr>
        <w:t>3</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2D3F894E"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CD4B05">
        <w:t>rugsėjo 15</w:t>
      </w:r>
      <w:r w:rsidR="005070A3">
        <w:t xml:space="preserve"> d.  Nr. </w:t>
      </w:r>
      <w:r w:rsidR="00BE5BB7">
        <w:t>T1-</w:t>
      </w:r>
      <w:r w:rsidR="00CD4B05">
        <w:t>8</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4C130DF9"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6F2BDD">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173799F0"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C4080E">
        <w:rPr>
          <w:szCs w:val="24"/>
        </w:rPr>
        <w:t>1</w:t>
      </w:r>
      <w:r w:rsidR="00430130" w:rsidRPr="009D0443">
        <w:rPr>
          <w:szCs w:val="24"/>
        </w:rPr>
        <w:t xml:space="preserve"> </w:t>
      </w:r>
      <w:r w:rsidR="00790AD3" w:rsidRPr="009D0443">
        <w:rPr>
          <w:szCs w:val="24"/>
        </w:rPr>
        <w:t>val.</w:t>
      </w:r>
      <w:r w:rsidR="005070A3" w:rsidRPr="009D0443">
        <w:rPr>
          <w:szCs w:val="24"/>
        </w:rPr>
        <w:t xml:space="preserve"> </w:t>
      </w:r>
      <w:r w:rsidR="00A71993">
        <w:rPr>
          <w:szCs w:val="24"/>
        </w:rPr>
        <w:t>0</w:t>
      </w:r>
      <w:r w:rsidR="009D0443" w:rsidRPr="009D0443">
        <w:rPr>
          <w:szCs w:val="24"/>
        </w:rPr>
        <w:t>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23B417A2"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DC2DDE">
        <w:rPr>
          <w:szCs w:val="24"/>
        </w:rPr>
        <w:t>5</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DC2DDE">
        <w:rPr>
          <w:szCs w:val="24"/>
        </w:rPr>
        <w:t xml:space="preserve">Nedalyvavo </w:t>
      </w:r>
      <w:r w:rsidR="00CD4B05">
        <w:rPr>
          <w:szCs w:val="24"/>
        </w:rPr>
        <w:t>Vaida Vaičikauskienė, Vilija Razmienė</w:t>
      </w:r>
      <w:r w:rsidR="007F09C2">
        <w:rPr>
          <w:szCs w:val="24"/>
        </w:rPr>
        <w:t>.</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1B196849"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DC2DDE">
        <w:t>4</w:t>
      </w:r>
      <w:r w:rsidR="00CD4B05">
        <w:t>3</w:t>
      </w:r>
      <w:r>
        <w:t xml:space="preserve"> posėdžio darbotvarkės patvirtinimo.</w:t>
      </w:r>
    </w:p>
    <w:p w14:paraId="070D5B3C" w14:textId="4FDD8341" w:rsidR="00135BF6" w:rsidRDefault="00CD4B05" w:rsidP="00135BF6">
      <w:pPr>
        <w:pStyle w:val="Sraopastraipa"/>
        <w:numPr>
          <w:ilvl w:val="0"/>
          <w:numId w:val="4"/>
        </w:numPr>
        <w:tabs>
          <w:tab w:val="left" w:pos="1560"/>
        </w:tabs>
        <w:ind w:left="0" w:firstLine="1276"/>
        <w:contextualSpacing/>
      </w:pPr>
      <w:r>
        <w:t>Dėl Rietavo savivaldybės tarybos 2022 m. vasario 24 d. sprendimo Nr. T1-20 „Dėl Rietavo savivaldybės švietimo ir biudžetinių įstaigų pareigybių skaičiaus patvirtinimo“ 1 punkto pakeitimo</w:t>
      </w:r>
      <w:r w:rsidR="00135BF6">
        <w:t>.</w:t>
      </w:r>
    </w:p>
    <w:p w14:paraId="2671BEB3" w14:textId="6C0A6D14" w:rsidR="00933ACF" w:rsidRDefault="00CD4B05" w:rsidP="0056296B">
      <w:pPr>
        <w:pStyle w:val="Sraopastraipa"/>
        <w:numPr>
          <w:ilvl w:val="0"/>
          <w:numId w:val="4"/>
        </w:numPr>
        <w:tabs>
          <w:tab w:val="left" w:pos="1560"/>
        </w:tabs>
        <w:ind w:left="0" w:firstLine="1276"/>
        <w:contextualSpacing/>
      </w:pPr>
      <w:r>
        <w:t>Dėl Rietavo savivaldybės 2022 metų biudžeto padidinimo</w:t>
      </w:r>
      <w:r w:rsidR="00933ACF">
        <w:t>.</w:t>
      </w:r>
    </w:p>
    <w:p w14:paraId="74ADB1D1" w14:textId="181330F1" w:rsidR="00135BF6" w:rsidRDefault="00CD4B05" w:rsidP="00135BF6">
      <w:pPr>
        <w:pStyle w:val="Sraopastraipa"/>
        <w:numPr>
          <w:ilvl w:val="0"/>
          <w:numId w:val="4"/>
        </w:numPr>
        <w:tabs>
          <w:tab w:val="left" w:pos="1560"/>
        </w:tabs>
        <w:ind w:left="0" w:firstLine="1276"/>
        <w:contextualSpacing/>
      </w:pPr>
      <w:r>
        <w:t>Dėl Apmokėjimo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tvarkos aprašo patvirtinimo</w:t>
      </w:r>
      <w:r w:rsidR="00135BF6">
        <w:t>.</w:t>
      </w:r>
    </w:p>
    <w:p w14:paraId="468B8221" w14:textId="5EED0D35" w:rsidR="00135BF6" w:rsidRDefault="00CD4B05" w:rsidP="00135BF6">
      <w:pPr>
        <w:pStyle w:val="Sraopastraipa"/>
        <w:numPr>
          <w:ilvl w:val="0"/>
          <w:numId w:val="4"/>
        </w:numPr>
        <w:tabs>
          <w:tab w:val="left" w:pos="1560"/>
        </w:tabs>
        <w:ind w:left="0" w:firstLine="1276"/>
        <w:contextualSpacing/>
      </w:pPr>
      <w:r>
        <w:t>Dėl mokymo lėšų skyrimo</w:t>
      </w:r>
      <w:r w:rsidR="00135BF6">
        <w:t>.</w:t>
      </w:r>
    </w:p>
    <w:p w14:paraId="710C18B5" w14:textId="79B640E5" w:rsidR="00933ACF" w:rsidRPr="00E52027" w:rsidRDefault="00CD4B05" w:rsidP="0084383D">
      <w:pPr>
        <w:pStyle w:val="Sraopastraipa"/>
        <w:numPr>
          <w:ilvl w:val="0"/>
          <w:numId w:val="4"/>
        </w:numPr>
        <w:tabs>
          <w:tab w:val="left" w:pos="1560"/>
        </w:tabs>
        <w:ind w:left="0" w:firstLine="1276"/>
        <w:contextualSpacing/>
        <w:rPr>
          <w:i/>
        </w:rPr>
      </w:pPr>
      <w:r>
        <w:t>Dėl Rietavo sav. Tverų gimnazijos nuostatų patvirtinimo</w:t>
      </w:r>
      <w:r w:rsidR="00933ACF">
        <w:t>.</w:t>
      </w:r>
    </w:p>
    <w:p w14:paraId="781CC718" w14:textId="54A7C0C7" w:rsidR="00933ACF" w:rsidRPr="009C28AC" w:rsidRDefault="00CD4B05" w:rsidP="0084383D">
      <w:pPr>
        <w:pStyle w:val="Sraopastraipa"/>
        <w:numPr>
          <w:ilvl w:val="0"/>
          <w:numId w:val="4"/>
        </w:numPr>
        <w:tabs>
          <w:tab w:val="clear" w:pos="1080"/>
          <w:tab w:val="left" w:pos="1560"/>
        </w:tabs>
        <w:ind w:left="0" w:firstLine="1276"/>
        <w:contextualSpacing/>
        <w:rPr>
          <w:i/>
        </w:rPr>
      </w:pPr>
      <w:r>
        <w:t>Dėl Vaikų priėmimo į ikimokyklinio ir priešmokyklinio ugdymo grupes Rietavo sav. Tverų gimnazijoje tvarkos aprašo patvirtinimo</w:t>
      </w:r>
      <w:r w:rsidR="00933ACF">
        <w:t>.</w:t>
      </w:r>
    </w:p>
    <w:p w14:paraId="030EE0EE" w14:textId="2011D0E2" w:rsidR="00634DA9" w:rsidRPr="00634DA9" w:rsidRDefault="00CD4B05" w:rsidP="00634DA9">
      <w:pPr>
        <w:pStyle w:val="Sraopastraipa"/>
        <w:numPr>
          <w:ilvl w:val="0"/>
          <w:numId w:val="4"/>
        </w:numPr>
        <w:tabs>
          <w:tab w:val="left" w:pos="1560"/>
          <w:tab w:val="left" w:pos="1701"/>
        </w:tabs>
        <w:ind w:left="0" w:firstLine="1276"/>
        <w:contextualSpacing/>
        <w:rPr>
          <w:i/>
        </w:rPr>
      </w:pPr>
      <w:r>
        <w:t>Dėl pritarimo dalyvauti „Tūkstantmečio mokyklų“ programoje partnerio teisėmis</w:t>
      </w:r>
      <w:r w:rsidR="00634DA9">
        <w:rPr>
          <w:iCs/>
        </w:rPr>
        <w:t xml:space="preserve">. </w:t>
      </w:r>
    </w:p>
    <w:p w14:paraId="6CD7ABA7" w14:textId="3A7C5F61" w:rsidR="00634DA9" w:rsidRPr="00634DA9" w:rsidRDefault="00CD4B05" w:rsidP="004D50E2">
      <w:pPr>
        <w:pStyle w:val="Sraopastraipa"/>
        <w:numPr>
          <w:ilvl w:val="0"/>
          <w:numId w:val="4"/>
        </w:numPr>
        <w:tabs>
          <w:tab w:val="left" w:pos="1560"/>
          <w:tab w:val="left" w:pos="1701"/>
        </w:tabs>
        <w:ind w:left="0" w:firstLine="1276"/>
        <w:contextualSpacing/>
        <w:rPr>
          <w:i/>
        </w:rPr>
      </w:pPr>
      <w:r>
        <w:rPr>
          <w:iCs/>
        </w:rPr>
        <w:t>Dėl Rietavo savivaldybės Irenėjaus Oginskio viešosios bibliotekos direktorės Erikos Pranckevičienės delegavimo į Kultūros ministerijos formuojamas regionines kultūros tarybas</w:t>
      </w:r>
      <w:r w:rsidR="00634DA9">
        <w:rPr>
          <w:iCs/>
        </w:rPr>
        <w:t>.</w:t>
      </w:r>
    </w:p>
    <w:p w14:paraId="28E1116B" w14:textId="068AB237" w:rsidR="004D50E2" w:rsidRPr="004D50E2" w:rsidRDefault="00CD4B05" w:rsidP="004D50E2">
      <w:pPr>
        <w:pStyle w:val="Sraopastraipa"/>
        <w:numPr>
          <w:ilvl w:val="0"/>
          <w:numId w:val="4"/>
        </w:numPr>
        <w:tabs>
          <w:tab w:val="left" w:pos="1560"/>
          <w:tab w:val="left" w:pos="1701"/>
        </w:tabs>
        <w:ind w:left="0" w:firstLine="1276"/>
        <w:contextualSpacing/>
        <w:rPr>
          <w:i/>
        </w:rPr>
      </w:pPr>
      <w:r>
        <w:rPr>
          <w:iCs/>
        </w:rPr>
        <w:t>Dėl vidutinės kieto kuro kainos kompensacijoms skaičiuoti nustatymo</w:t>
      </w:r>
      <w:r w:rsidR="004D50E2">
        <w:rPr>
          <w:iCs/>
        </w:rPr>
        <w:t>.</w:t>
      </w:r>
    </w:p>
    <w:p w14:paraId="06700D5A" w14:textId="5E9613AA" w:rsidR="00F707E1" w:rsidRPr="00F707E1" w:rsidRDefault="00CD4B05" w:rsidP="00F707E1">
      <w:pPr>
        <w:pStyle w:val="Sraopastraipa"/>
        <w:numPr>
          <w:ilvl w:val="0"/>
          <w:numId w:val="4"/>
        </w:numPr>
        <w:tabs>
          <w:tab w:val="left" w:pos="1560"/>
          <w:tab w:val="left" w:pos="1701"/>
        </w:tabs>
        <w:ind w:left="0" w:firstLine="1276"/>
        <w:contextualSpacing/>
        <w:rPr>
          <w:i/>
        </w:rPr>
      </w:pPr>
      <w:r>
        <w:t>Dėl biudžetinės įstaigos Rietavo socialinių paslaugų centro nuostatų patvirtinimo</w:t>
      </w:r>
      <w:r w:rsidR="00F707E1">
        <w:t>.</w:t>
      </w:r>
    </w:p>
    <w:p w14:paraId="52977FA7" w14:textId="11A4FC51" w:rsidR="00F707E1" w:rsidRPr="00F707E1" w:rsidRDefault="00CD4B05" w:rsidP="00F707E1">
      <w:pPr>
        <w:pStyle w:val="Sraopastraipa"/>
        <w:numPr>
          <w:ilvl w:val="0"/>
          <w:numId w:val="4"/>
        </w:numPr>
        <w:tabs>
          <w:tab w:val="left" w:pos="1560"/>
          <w:tab w:val="left" w:pos="1701"/>
        </w:tabs>
        <w:ind w:left="0" w:firstLine="1276"/>
        <w:contextualSpacing/>
        <w:rPr>
          <w:i/>
        </w:rPr>
      </w:pPr>
      <w:r>
        <w:t>Dėl teisės atlikti centrinės perkančiosios organizacijos funkcijas Rietavo savivaldybės administracijai suteikimo</w:t>
      </w:r>
      <w:r w:rsidR="00F707E1">
        <w:t>.</w:t>
      </w:r>
    </w:p>
    <w:p w14:paraId="1633322F" w14:textId="2A9EB70B" w:rsidR="00CD4B05" w:rsidRPr="00CD4B05" w:rsidRDefault="00CD4B05" w:rsidP="00CD4B05">
      <w:pPr>
        <w:pStyle w:val="Sraopastraipa"/>
        <w:numPr>
          <w:ilvl w:val="0"/>
          <w:numId w:val="4"/>
        </w:numPr>
        <w:tabs>
          <w:tab w:val="left" w:pos="1560"/>
          <w:tab w:val="left" w:pos="1701"/>
        </w:tabs>
        <w:ind w:left="0" w:firstLine="1276"/>
        <w:contextualSpacing/>
        <w:rPr>
          <w:i/>
        </w:rPr>
      </w:pPr>
      <w:r>
        <w:rPr>
          <w:iCs/>
        </w:rPr>
        <w:t>Dėl viešame aukcione parduodamo Rietavo savivaldybės nekilnojamojo turto ir kitų nekilnojamųjų daiktų sąrašo patvirtinimo.</w:t>
      </w:r>
    </w:p>
    <w:p w14:paraId="67A3FAA2" w14:textId="36511A84" w:rsidR="00CD4B05" w:rsidRPr="00CD4B05" w:rsidRDefault="00CD4B05" w:rsidP="00CD4B05">
      <w:pPr>
        <w:pStyle w:val="Sraopastraipa"/>
        <w:numPr>
          <w:ilvl w:val="0"/>
          <w:numId w:val="4"/>
        </w:numPr>
        <w:tabs>
          <w:tab w:val="left" w:pos="1560"/>
          <w:tab w:val="left" w:pos="1701"/>
        </w:tabs>
        <w:ind w:left="0" w:firstLine="1276"/>
        <w:contextualSpacing/>
        <w:rPr>
          <w:i/>
        </w:rPr>
      </w:pPr>
      <w:r w:rsidRPr="00D07D0A">
        <w:rPr>
          <w:iCs/>
        </w:rPr>
        <w:t>Dėl fiksuotų pajamų mokesčio dydžių ir lengvatų, taikomų įsigyjant verslo liudijimus 2023 metais vykdomai veiklai, patvirtinimo</w:t>
      </w:r>
      <w:r>
        <w:rPr>
          <w:iCs/>
        </w:rPr>
        <w:t>.</w:t>
      </w:r>
    </w:p>
    <w:p w14:paraId="279611A7" w14:textId="5C3BB31C" w:rsidR="00CD4B05" w:rsidRPr="00CD4B05" w:rsidRDefault="00CD4B05" w:rsidP="001C4FF9">
      <w:pPr>
        <w:pStyle w:val="Sraopastraipa"/>
        <w:numPr>
          <w:ilvl w:val="0"/>
          <w:numId w:val="4"/>
        </w:numPr>
        <w:tabs>
          <w:tab w:val="left" w:pos="1560"/>
          <w:tab w:val="left" w:pos="1701"/>
        </w:tabs>
        <w:ind w:firstLine="196"/>
        <w:contextualSpacing/>
        <w:rPr>
          <w:i/>
        </w:rPr>
      </w:pPr>
      <w:r>
        <w:rPr>
          <w:iCs/>
        </w:rPr>
        <w:t>Savivaldybei nuosavybės teise priklausančio turto ataskaita</w:t>
      </w:r>
      <w:r w:rsidR="00B3412B">
        <w:rPr>
          <w:iCs/>
        </w:rPr>
        <w:t>.</w:t>
      </w:r>
    </w:p>
    <w:p w14:paraId="2E5057FB" w14:textId="1B730BBD"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03F6014A" w:rsidR="00A379FB" w:rsidRDefault="008562BD" w:rsidP="0084383D">
      <w:pPr>
        <w:numPr>
          <w:ilvl w:val="0"/>
          <w:numId w:val="5"/>
        </w:numPr>
        <w:ind w:left="0" w:firstLine="1134"/>
      </w:pPr>
      <w:r w:rsidRPr="007C6381">
        <w:rPr>
          <w:noProof/>
        </w:rPr>
        <w:lastRenderedPageBreak/>
        <w:t>S</w:t>
      </w:r>
      <w:r w:rsidR="00E96289">
        <w:rPr>
          <w:noProof/>
        </w:rPr>
        <w:t xml:space="preserve">VARSTYTA. </w:t>
      </w:r>
      <w:r w:rsidR="00E96289" w:rsidRPr="00E96289">
        <w:t xml:space="preserve">Rietavo savivaldybės šeštojo šaukimo tarybos </w:t>
      </w:r>
      <w:r w:rsidR="00F2705D">
        <w:t>4</w:t>
      </w:r>
      <w:r w:rsidR="00B3412B">
        <w:t>3</w:t>
      </w:r>
      <w:r w:rsidR="00E96289" w:rsidRPr="00E96289">
        <w:t xml:space="preserve"> posėdžio darbotvarkės patvirtinim</w:t>
      </w:r>
      <w:r w:rsidR="00E96289">
        <w:t>as</w:t>
      </w:r>
      <w:r w:rsidRPr="007C6381">
        <w:rPr>
          <w:noProof/>
        </w:rPr>
        <w:t>.</w:t>
      </w:r>
    </w:p>
    <w:p w14:paraId="1B0381A8" w14:textId="700F4748" w:rsidR="003148E6" w:rsidRDefault="005A030B" w:rsidP="00372E56">
      <w:pPr>
        <w:ind w:firstLine="0"/>
      </w:pPr>
      <w:r>
        <w:t xml:space="preserve">               </w:t>
      </w:r>
      <w:r w:rsidR="008562BD">
        <w:t xml:space="preserve">   </w:t>
      </w:r>
      <w:bookmarkStart w:id="3" w:name="_Hlk99527674"/>
      <w:r w:rsidR="00097C48">
        <w:t xml:space="preserve"> </w:t>
      </w:r>
      <w:r w:rsidR="008562BD">
        <w:t xml:space="preserve">Savivaldybės </w:t>
      </w:r>
      <w:r w:rsidR="00E96289">
        <w:t>meras Antanas Černeckis</w:t>
      </w:r>
      <w:bookmarkEnd w:id="3"/>
      <w:r w:rsidR="006A2FA5">
        <w:t>:</w:t>
      </w:r>
      <w:r w:rsidR="00634DA9">
        <w:t xml:space="preserve"> </w:t>
      </w:r>
      <w:r w:rsidR="00661A50">
        <w:t>ar</w:t>
      </w:r>
      <w:r w:rsidR="006A2FA5">
        <w:t xml:space="preserve"> turite siūlymų</w:t>
      </w:r>
      <w:r w:rsidR="001C4FF9">
        <w:t xml:space="preserve">, </w:t>
      </w:r>
      <w:r w:rsidR="00661A50">
        <w:t>keitimų?</w:t>
      </w:r>
      <w:r w:rsidR="006A2FA5">
        <w:t xml:space="preserve"> </w:t>
      </w:r>
      <w:r w:rsidR="002F3155">
        <w:t xml:space="preserve">Prašau balsuoti už darbotvarkės patvirtinimą. </w:t>
      </w:r>
    </w:p>
    <w:p w14:paraId="1AE9BB2E" w14:textId="3486FA61" w:rsidR="00362F32" w:rsidRDefault="00D946F2" w:rsidP="00DB2DB1">
      <w:pPr>
        <w:ind w:firstLine="0"/>
      </w:pPr>
      <w:r>
        <w:t xml:space="preserve">                   </w:t>
      </w:r>
      <w:r w:rsidR="00362F32">
        <w:t xml:space="preserve">Balsuota už pateiktą darbotvarkę – </w:t>
      </w:r>
      <w:r w:rsidR="001C41FC">
        <w:t>1</w:t>
      </w:r>
      <w:r w:rsidR="00661A50">
        <w:t>4</w:t>
      </w:r>
      <w:r w:rsidR="001C41FC">
        <w:t xml:space="preserve"> už.</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C0407DB" w14:textId="4BEC3E7B" w:rsidR="00634DA9" w:rsidRDefault="0010370F" w:rsidP="00DE2520">
      <w:pPr>
        <w:pStyle w:val="Sraopastraipa"/>
        <w:numPr>
          <w:ilvl w:val="0"/>
          <w:numId w:val="5"/>
        </w:numPr>
        <w:tabs>
          <w:tab w:val="left" w:pos="1418"/>
        </w:tabs>
        <w:ind w:left="0" w:firstLine="1134"/>
        <w:contextualSpacing/>
      </w:pPr>
      <w:r>
        <w:t>SVARSTYTA.</w:t>
      </w:r>
      <w:r w:rsidR="00FA7841">
        <w:t xml:space="preserve"> </w:t>
      </w:r>
      <w:r w:rsidR="00B3412B">
        <w:t>Rietavo savivaldybės tarybos 2022 m. vasario 24 d. sprendimo Nr. T1-20 „Dėl Rietavo savivaldybės švietimo ir biudžetinių įstaigų pareigybių skaičiaus patvirtinimo“ 1 punkto pakeitim</w:t>
      </w:r>
      <w:r w:rsidR="006F6BBA">
        <w:t>as</w:t>
      </w:r>
      <w:r w:rsidR="00634DA9">
        <w:t>.</w:t>
      </w:r>
    </w:p>
    <w:p w14:paraId="0C62B923" w14:textId="1CA6EA52" w:rsidR="00B3412B" w:rsidRDefault="00B3412B" w:rsidP="00B3412B">
      <w:pPr>
        <w:tabs>
          <w:tab w:val="left" w:pos="1134"/>
        </w:tabs>
        <w:ind w:firstLine="1196"/>
      </w:pPr>
      <w:bookmarkStart w:id="4" w:name="_Hlk104386563"/>
      <w:r>
        <w:t xml:space="preserve">Švietimo, kultūros ir sporto komiteto pirmininkė Eglė Fabijonavičienė </w:t>
      </w:r>
      <w:r w:rsidR="0053562E">
        <w:t xml:space="preserve">teikė sprendimo projektą – </w:t>
      </w:r>
      <w:bookmarkEnd w:id="4"/>
      <w:r>
        <w:t xml:space="preserve">pakeisti Rietavo savivaldybės tarybos 2022 m. vasario 24 d. sprendimo Nr. T1-20 „Dėl Rietavo savivaldybės švietimo ir biudžetinių įstaigų pareigybių skaičiaus patvirtinimo“ 1 punktą ir jį išdėstyti nauja redakcija: </w:t>
      </w:r>
    </w:p>
    <w:p w14:paraId="42652AB6" w14:textId="7DC79EA6" w:rsidR="00B3412B" w:rsidRPr="00E75FA7" w:rsidRDefault="00B3412B" w:rsidP="00B3412B">
      <w:pPr>
        <w:tabs>
          <w:tab w:val="left" w:pos="1134"/>
        </w:tabs>
        <w:ind w:firstLine="1196"/>
      </w:pPr>
      <w:r w:rsidRPr="00E75FA7">
        <w:t>„1.1. Rietavo Lauryno Ivinskio gimnazijoje – 115,92 pareigybės, iš jų mokytojų – 57,02, vadovų – 4,0, pagalbos specialistų ir bibliotekos darbuotojų – 17,9, aptarnaujančio personalo – 37,0 pareigybės;</w:t>
      </w:r>
    </w:p>
    <w:p w14:paraId="3E246E65" w14:textId="58B2F734" w:rsidR="00B3412B" w:rsidRPr="007820E1" w:rsidRDefault="00B3412B" w:rsidP="00B3412B">
      <w:pPr>
        <w:tabs>
          <w:tab w:val="left" w:pos="1134"/>
        </w:tabs>
        <w:ind w:firstLine="1196"/>
      </w:pPr>
      <w:r w:rsidRPr="00BC207B">
        <w:t>1</w:t>
      </w:r>
      <w:r w:rsidRPr="00C726FC">
        <w:t>.2. Rietavo sav. Tverų gimnazijoje – 60,</w:t>
      </w:r>
      <w:r>
        <w:t>612</w:t>
      </w:r>
      <w:r w:rsidRPr="00C726FC">
        <w:t xml:space="preserve"> pareigybės, iš jų mokytojų – 2</w:t>
      </w:r>
      <w:r>
        <w:t>3,175</w:t>
      </w:r>
      <w:r w:rsidRPr="00C726FC">
        <w:t>, vadovų – 2,0, pagalbos specialistų ir bibliotekų darbuotojų –  8,437, aptarnaujančio personalo – 27,0 pareigybės;</w:t>
      </w:r>
    </w:p>
    <w:p w14:paraId="16ABF036" w14:textId="0F80A1DD" w:rsidR="00B3412B" w:rsidRPr="00193E67" w:rsidRDefault="00B3412B" w:rsidP="00B3412B">
      <w:pPr>
        <w:tabs>
          <w:tab w:val="left" w:pos="1134"/>
        </w:tabs>
        <w:ind w:firstLine="1196"/>
      </w:pPr>
      <w:r w:rsidRPr="00193E67">
        <w:t>1.3. Rietavo Mykolo Kleopo Oginskio meno mokykloje – 20,8567 pareigybės, iš jų mokytojų – 14,2567, vadovų – 1,5, aptarnaujančio personalo – 5,1 pareigybės;</w:t>
      </w:r>
    </w:p>
    <w:p w14:paraId="5D2B0116" w14:textId="7261595A" w:rsidR="00B3412B" w:rsidRDefault="00B3412B" w:rsidP="00B3412B">
      <w:pPr>
        <w:tabs>
          <w:tab w:val="left" w:pos="1134"/>
        </w:tabs>
        <w:ind w:firstLine="1196"/>
      </w:pPr>
      <w:r w:rsidRPr="00BC207B">
        <w:t>1.4. Rietavo lopšelyje</w:t>
      </w:r>
      <w:r>
        <w:t>-</w:t>
      </w:r>
      <w:r w:rsidRPr="00BC207B">
        <w:t>darželyje –</w:t>
      </w:r>
      <w:r>
        <w:t xml:space="preserve"> </w:t>
      </w:r>
      <w:r w:rsidRPr="00B7751F">
        <w:t xml:space="preserve">52,99 pareigybės, iš jų mokytojų – 21,0, vadovų – 1,5, pagalbos specialistų – 7,49 </w:t>
      </w:r>
      <w:r w:rsidRPr="00B7751F">
        <w:rPr>
          <w:strike/>
        </w:rPr>
        <w:t>6,03</w:t>
      </w:r>
      <w:r w:rsidRPr="00B7751F">
        <w:t>, aptarnaujančio personalo – 23,0 pareigybės.“</w:t>
      </w:r>
    </w:p>
    <w:p w14:paraId="775365F4" w14:textId="55D58F0B" w:rsidR="0036057B" w:rsidRPr="004B25FC" w:rsidRDefault="007D5968" w:rsidP="00B3412B">
      <w:pPr>
        <w:tabs>
          <w:tab w:val="left" w:pos="1134"/>
        </w:tabs>
        <w:autoSpaceDE w:val="0"/>
        <w:autoSpaceDN w:val="0"/>
        <w:adjustRightInd w:val="0"/>
        <w:jc w:val="left"/>
        <w:rPr>
          <w:color w:val="000000"/>
        </w:rPr>
      </w:pPr>
      <w:r>
        <w:t xml:space="preserve">       </w:t>
      </w:r>
      <w:r w:rsidR="0036057B">
        <w:t xml:space="preserve">Balsuota už pateiktą </w:t>
      </w:r>
      <w:r w:rsidR="004B25FC">
        <w:t>sprendimo projektą</w:t>
      </w:r>
      <w:r w:rsidR="0036057B">
        <w:t xml:space="preserve"> </w:t>
      </w:r>
      <w:bookmarkStart w:id="5" w:name="_Hlk72237300"/>
      <w:r w:rsidR="0036057B">
        <w:t>–</w:t>
      </w:r>
      <w:bookmarkEnd w:id="5"/>
      <w:r w:rsidR="0036057B">
        <w:t xml:space="preserve"> </w:t>
      </w:r>
      <w:r w:rsidR="00F5548F">
        <w:t>1</w:t>
      </w:r>
      <w:r w:rsidR="00CE52BF">
        <w:t>5</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0A285A93" w14:textId="0C616F54" w:rsidR="00F2705D" w:rsidRPr="00F2705D" w:rsidRDefault="0036057B" w:rsidP="00F2705D">
      <w:pPr>
        <w:pStyle w:val="Sraopastraipa"/>
        <w:numPr>
          <w:ilvl w:val="0"/>
          <w:numId w:val="5"/>
        </w:numPr>
        <w:ind w:left="0" w:firstLine="1134"/>
        <w:contextualSpacing/>
        <w:rPr>
          <w:i/>
        </w:rPr>
      </w:pPr>
      <w:r>
        <w:t xml:space="preserve">SVARSTYTA. </w:t>
      </w:r>
      <w:r w:rsidR="00B3412B">
        <w:t>Rietavo savivaldybės 2022 metų biudžeto padidinim</w:t>
      </w:r>
      <w:r w:rsidR="007D5968">
        <w:t>as.</w:t>
      </w:r>
    </w:p>
    <w:p w14:paraId="0F20D708" w14:textId="478EF8F3" w:rsidR="002E1E0F" w:rsidRDefault="00B3412B" w:rsidP="002E1E0F">
      <w:pPr>
        <w:shd w:val="solid" w:color="FFFFFF" w:fill="FFFFFF"/>
        <w:tabs>
          <w:tab w:val="left" w:pos="1134"/>
        </w:tabs>
        <w:contextualSpacing/>
      </w:pPr>
      <w:r>
        <w:t xml:space="preserve">       Finansų skyriaus vedėja Kristina Pužauskienė </w:t>
      </w:r>
      <w:r w:rsidR="00F2705D">
        <w:t xml:space="preserve">teikė sprendimo projektą – </w:t>
      </w:r>
      <w:r>
        <w:t>p</w:t>
      </w:r>
      <w:r w:rsidRPr="00230B15">
        <w:t>adidinti Rietavo savivaldybės 2022 m. biudžeto pajamas 40,485 tūkst. Eur, iš jų:</w:t>
      </w:r>
      <w:r>
        <w:t xml:space="preserve"> s</w:t>
      </w:r>
      <w:r w:rsidRPr="00230B15">
        <w:t>peciali</w:t>
      </w:r>
      <w:r>
        <w:t>ąją</w:t>
      </w:r>
      <w:r w:rsidRPr="00230B15">
        <w:t xml:space="preserve"> tikslin</w:t>
      </w:r>
      <w:r>
        <w:t>ę</w:t>
      </w:r>
      <w:r w:rsidRPr="00230B15">
        <w:t xml:space="preserve"> dotacij</w:t>
      </w:r>
      <w:r>
        <w:t>ą</w:t>
      </w:r>
      <w:r w:rsidRPr="00230B15">
        <w:t xml:space="preserve"> – 10,781 tūkst. Eur;</w:t>
      </w:r>
      <w:r>
        <w:t xml:space="preserve"> </w:t>
      </w:r>
      <w:r w:rsidRPr="00230B15">
        <w:t>ES finansinės paramos lėšas – 16,509 tūkst. Eur;</w:t>
      </w:r>
      <w:r>
        <w:t xml:space="preserve"> </w:t>
      </w:r>
      <w:r w:rsidRPr="00230B15">
        <w:t>kitas pajamas – 3,695 tūkst. Eur;</w:t>
      </w:r>
      <w:r>
        <w:t xml:space="preserve"> </w:t>
      </w:r>
      <w:r w:rsidRPr="00230B15">
        <w:t>biudžetinių įstaigų pajamas – 9,5 tūkst. Eur.</w:t>
      </w:r>
      <w:r w:rsidR="002E1E0F">
        <w:t xml:space="preserve"> Minėtas pajamas perskirstome trečiame sprendimo punkte, o 4 –  pagal įstaigų prašymus. </w:t>
      </w:r>
    </w:p>
    <w:p w14:paraId="28ABEA04" w14:textId="77777777" w:rsidR="00CD0FFB" w:rsidRDefault="008B126A" w:rsidP="00B3412B">
      <w:pPr>
        <w:pStyle w:val="Sraopastraipa"/>
        <w:ind w:left="0" w:firstLine="1080"/>
      </w:pPr>
      <w:r>
        <w:t xml:space="preserve"> </w:t>
      </w:r>
      <w:r w:rsidR="002E1E0F">
        <w:t xml:space="preserve">Tarybos narys </w:t>
      </w:r>
      <w:r>
        <w:t xml:space="preserve">Viktoras Krajinas: 4.17. sprendimo papunktyje nurodyta, kad lėšos bus skiriamos Rietavo Lauryno Ivinskio gimnazijos sporto komplekso apšvietimui. Mane domina, kas bus atsakingas už minėto apšvietimo įgyvendinimą?  Kad nebūtų taip, kad po kurio laiko vėl turėsime skirti lėšų, nes matysime, kad neatitinka/neužtenka. </w:t>
      </w:r>
    </w:p>
    <w:p w14:paraId="57FAB162" w14:textId="4CC4378A" w:rsidR="00CD0FFB" w:rsidRDefault="00CD0FFB" w:rsidP="00B3412B">
      <w:pPr>
        <w:pStyle w:val="Sraopastraipa"/>
        <w:ind w:left="0" w:firstLine="1080"/>
      </w:pPr>
      <w:r>
        <w:t xml:space="preserve"> Savivaldybės meras Antanas Černeckis: salės apšvietimas įrengtas pagal švietimo įstaigų salėms keliamus reikalavimus, atitinka normas. Kadangi norime salę išnaudoti ne tik ugdymo veiklai, bet ir renginiams, aukštesnio lygio varžyboms, tokio apšvietimo nepakanka. </w:t>
      </w:r>
      <w:r w:rsidR="00CF48D6">
        <w:t>O dėl salės užimtumo: užsakymų daug.</w:t>
      </w:r>
    </w:p>
    <w:p w14:paraId="5A388316" w14:textId="77777777" w:rsidR="00CF48D6" w:rsidRDefault="00CD0FFB" w:rsidP="00B3412B">
      <w:pPr>
        <w:pStyle w:val="Sraopastraipa"/>
        <w:ind w:left="0" w:firstLine="1080"/>
      </w:pPr>
      <w:r>
        <w:t xml:space="preserve"> Tarybos narys Al</w:t>
      </w:r>
      <w:r w:rsidR="00CF48D6">
        <w:t>gimantas Mickus domėjosi, kodėl į biudžetą nėra įtrauktos Savivaldybės valdomų viešųjų įstaigų pajamos, gautos už patalpų nuomą?</w:t>
      </w:r>
    </w:p>
    <w:p w14:paraId="2176C509" w14:textId="77777777" w:rsidR="00CF48D6" w:rsidRDefault="00CF48D6" w:rsidP="00B3412B">
      <w:pPr>
        <w:pStyle w:val="Sraopastraipa"/>
        <w:ind w:left="0" w:firstLine="1080"/>
      </w:pPr>
      <w:r>
        <w:t xml:space="preserve"> Finansų skyriaus vedėja Kristina Pužauskienė: viešosios įstaigos turi savo biudžetą, į Savivaldybės biudžetą tokių lėšų netraukiame. </w:t>
      </w:r>
    </w:p>
    <w:p w14:paraId="5C1F8727" w14:textId="77777777" w:rsidR="0003520A" w:rsidRDefault="00CF48D6" w:rsidP="00B3412B">
      <w:pPr>
        <w:pStyle w:val="Sraopastraipa"/>
        <w:ind w:left="0" w:firstLine="1080"/>
      </w:pPr>
      <w:r>
        <w:t xml:space="preserve"> Savivaldybės meras Antanas Černeckis patikslino, kad į biudžetą </w:t>
      </w:r>
      <w:r w:rsidR="0003520A">
        <w:t>įtraukiamos tik biudžetinių įstaigų lėšos.</w:t>
      </w:r>
    </w:p>
    <w:p w14:paraId="5BA105D1" w14:textId="77777777" w:rsidR="0003520A" w:rsidRDefault="0003520A" w:rsidP="00B3412B">
      <w:pPr>
        <w:pStyle w:val="Sraopastraipa"/>
        <w:ind w:left="0" w:firstLine="1080"/>
      </w:pPr>
      <w:r>
        <w:t xml:space="preserve"> Tarybos narys Alfredas Mockus: gal žinome, kiek per šiuos metus minėta sporto salė uždirbo iš nuomos?</w:t>
      </w:r>
    </w:p>
    <w:p w14:paraId="0CF16738" w14:textId="0F9A5A86" w:rsidR="00C65821" w:rsidRDefault="0003520A" w:rsidP="00B3412B">
      <w:pPr>
        <w:pStyle w:val="Sraopastraipa"/>
        <w:ind w:left="0" w:firstLine="1080"/>
      </w:pPr>
      <w:r>
        <w:t xml:space="preserve"> Finansų skyriaus vedėja Kristina Pužauskienė: vien iš nuomos beveik 8,0 tūkst. Eur. Toks buvo metų planas, metų pabaigoje įstaiga pajamas didins. </w:t>
      </w:r>
      <w:r w:rsidR="00CF48D6">
        <w:t xml:space="preserve"> </w:t>
      </w:r>
      <w:r w:rsidR="00CD0FFB">
        <w:t xml:space="preserve"> </w:t>
      </w:r>
      <w:r w:rsidR="00914800">
        <w:t xml:space="preserve"> </w:t>
      </w:r>
    </w:p>
    <w:p w14:paraId="7ED28AD8" w14:textId="24119302" w:rsidR="003944D4" w:rsidRPr="007D4DE3" w:rsidRDefault="00C65821" w:rsidP="00B3412B">
      <w:pPr>
        <w:pStyle w:val="Sraopastraipa"/>
        <w:ind w:left="0" w:firstLine="1080"/>
      </w:pPr>
      <w:r>
        <w:t xml:space="preserve"> </w:t>
      </w:r>
      <w:r w:rsidR="003944D4" w:rsidRPr="007D4DE3">
        <w:t xml:space="preserve">Balsuota už pateiktą sprendimo projektą – </w:t>
      </w:r>
      <w:r w:rsidR="003A0533">
        <w:t>1</w:t>
      </w:r>
      <w:r w:rsidR="000953F9">
        <w:t>5</w:t>
      </w:r>
      <w:r w:rsidR="003A0533">
        <w:t xml:space="preserve"> už</w:t>
      </w:r>
      <w:r w:rsidR="003944D4" w:rsidRPr="007D4DE3">
        <w:t>.</w:t>
      </w:r>
    </w:p>
    <w:p w14:paraId="6E258BD5" w14:textId="77777777" w:rsidR="003944D4" w:rsidRDefault="007D4DE3" w:rsidP="003944D4">
      <w:r>
        <w:lastRenderedPageBreak/>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6AE6287F" w:rsidR="00C54A04" w:rsidRDefault="009D203E" w:rsidP="00C54A04">
      <w:pPr>
        <w:pStyle w:val="Sraopastraipa"/>
        <w:numPr>
          <w:ilvl w:val="0"/>
          <w:numId w:val="5"/>
        </w:numPr>
        <w:ind w:left="0" w:firstLine="1134"/>
        <w:contextualSpacing/>
        <w:rPr>
          <w:i/>
        </w:rPr>
      </w:pPr>
      <w:r w:rsidRPr="00D17458">
        <w:t>SVARSTYTA.</w:t>
      </w:r>
      <w:r w:rsidR="005566CC" w:rsidRPr="00D17458">
        <w:t xml:space="preserve"> </w:t>
      </w:r>
      <w:r w:rsidR="00C65821">
        <w:t>Apmokėjimo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tvarkos aprašo patvirtinim</w:t>
      </w:r>
      <w:r w:rsidR="00767B48">
        <w:t>as</w:t>
      </w:r>
      <w:r w:rsidR="00214F94">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2E6BCFB2" w14:textId="1F597728" w:rsidR="00C65821" w:rsidRDefault="00214F94" w:rsidP="00C65821">
      <w:pPr>
        <w:ind w:firstLine="1092"/>
      </w:pPr>
      <w:r w:rsidRPr="00F2705D">
        <w:rPr>
          <w:bCs/>
          <w:i/>
          <w:szCs w:val="24"/>
        </w:rPr>
        <w:t xml:space="preserve"> </w:t>
      </w:r>
      <w:bookmarkStart w:id="6" w:name="_Hlk103073578"/>
      <w:r w:rsidR="00C65821">
        <w:t>Švietimo, kultūros ir sporto komiteto pirmininkė Eglė Fabijonavičienė</w:t>
      </w:r>
      <w:r w:rsidR="00C65821" w:rsidRPr="00F2705D">
        <w:rPr>
          <w:bCs/>
          <w:szCs w:val="24"/>
        </w:rPr>
        <w:t xml:space="preserve"> </w:t>
      </w:r>
      <w:r w:rsidR="00F2705D" w:rsidRPr="00F2705D">
        <w:rPr>
          <w:bCs/>
          <w:szCs w:val="24"/>
        </w:rPr>
        <w:t xml:space="preserve">teikė sprendimo projektą – </w:t>
      </w:r>
      <w:bookmarkEnd w:id="6"/>
      <w:r w:rsidR="00F16717">
        <w:rPr>
          <w:bCs/>
          <w:szCs w:val="24"/>
        </w:rPr>
        <w:t>p</w:t>
      </w:r>
      <w:r w:rsidR="00F16717" w:rsidRPr="00BC24C7">
        <w:t xml:space="preserve">atvirtinti </w:t>
      </w:r>
      <w:r w:rsidR="00C65821">
        <w:t>Apmokėjimo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tvarkos aprašą (pridedama).</w:t>
      </w:r>
    </w:p>
    <w:p w14:paraId="790B9E14" w14:textId="03A49055" w:rsidR="00C65821" w:rsidRDefault="00C65821" w:rsidP="00C65821">
      <w:pPr>
        <w:ind w:firstLine="1030"/>
      </w:pPr>
      <w:r>
        <w:t>Pripažinti  netekusiu galios Rietavo savivaldybės tarybos 2021 m. gegužės 27 d. sprendimą Nr. T1-88 „Dėl apmokėjimo už pagrindinės sesijos valstybinių ir mokyklinių brandos egzaminų vykdymą, mokyklinių brandos egzaminų kandidatų darbų vertinimą ir apeliacijų nagrinėjimą, pakartotinės sesijos valstybinių ir mokyklinių brandos egzaminų vykdymą, kandidatų darbų vertinimą ir apeliacijų nagrinėjimą tvarkos aprašo patvirtinimo“.</w:t>
      </w:r>
    </w:p>
    <w:p w14:paraId="7919076C" w14:textId="53F71BE7" w:rsidR="00F02D29" w:rsidRPr="0074673A" w:rsidRDefault="0003520A" w:rsidP="001D5352">
      <w:pPr>
        <w:ind w:firstLine="1030"/>
        <w:rPr>
          <w:bCs/>
          <w:szCs w:val="24"/>
        </w:rPr>
      </w:pPr>
      <w:r>
        <w:t xml:space="preserve"> </w:t>
      </w:r>
      <w:r w:rsidR="00F16717">
        <w:t xml:space="preserve"> </w:t>
      </w:r>
      <w:r w:rsidR="00F02D29" w:rsidRPr="00767B48">
        <w:rPr>
          <w:bCs/>
          <w:szCs w:val="24"/>
        </w:rPr>
        <w:t>Balsuota už</w:t>
      </w:r>
      <w:r w:rsidR="00877F61" w:rsidRPr="00767B48">
        <w:rPr>
          <w:bCs/>
          <w:szCs w:val="24"/>
        </w:rPr>
        <w:t xml:space="preserve"> pateiktą sprendimo projektą – </w:t>
      </w:r>
      <w:r w:rsidR="00FD1223" w:rsidRPr="00767B48">
        <w:rPr>
          <w:bCs/>
          <w:szCs w:val="24"/>
        </w:rPr>
        <w:t>1</w:t>
      </w:r>
      <w:r>
        <w:rPr>
          <w:bCs/>
          <w:szCs w:val="24"/>
        </w:rPr>
        <w:t>5</w:t>
      </w:r>
      <w:r w:rsidR="003A0533" w:rsidRPr="00767B48">
        <w:rPr>
          <w:bCs/>
          <w:szCs w:val="24"/>
        </w:rPr>
        <w:t xml:space="preserve"> už.</w:t>
      </w:r>
    </w:p>
    <w:p w14:paraId="503EB7F7" w14:textId="5A17E18F"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72FD58F6"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C65821">
        <w:t>Mokymo lėšų skyrim</w:t>
      </w:r>
      <w:r w:rsidR="00F16717">
        <w:t>as</w:t>
      </w:r>
      <w:r w:rsidR="00846B08">
        <w:t>.</w:t>
      </w:r>
    </w:p>
    <w:p w14:paraId="60656EB4" w14:textId="5D7FC39C" w:rsidR="00C65821" w:rsidRDefault="00F16717" w:rsidP="00C65821">
      <w:pPr>
        <w:ind w:right="-1"/>
        <w:rPr>
          <w:szCs w:val="24"/>
        </w:rPr>
      </w:pPr>
      <w:r>
        <w:t xml:space="preserve">       </w:t>
      </w:r>
      <w:r w:rsidR="00C65821">
        <w:t>Švietimo, kultūros ir sporto komiteto pirmininkė Eglė Fabijonavičienė</w:t>
      </w:r>
      <w:r w:rsidR="00C65821" w:rsidRPr="002763A7">
        <w:t xml:space="preserve"> </w:t>
      </w:r>
      <w:r w:rsidR="002763A7" w:rsidRPr="002763A7">
        <w:t xml:space="preserve">teikė sprendimo projektą – </w:t>
      </w:r>
      <w:bookmarkStart w:id="7" w:name="_Hlk107843017"/>
      <w:r w:rsidR="00C65821">
        <w:t>s</w:t>
      </w:r>
      <w:r w:rsidR="00C65821" w:rsidRPr="00394976">
        <w:rPr>
          <w:szCs w:val="24"/>
        </w:rPr>
        <w:t>kirti už</w:t>
      </w:r>
      <w:r w:rsidR="00C65821">
        <w:rPr>
          <w:szCs w:val="24"/>
        </w:rPr>
        <w:t xml:space="preserve"> 2022 m.</w:t>
      </w:r>
      <w:r w:rsidR="00C65821" w:rsidRPr="00394976">
        <w:rPr>
          <w:szCs w:val="24"/>
        </w:rPr>
        <w:t xml:space="preserve"> pagrindinės sesijos valstybinių ir mokyklinių brandos egzaminų vykdymą, mokyklinių brandos egzaminų darbų vertinimą ir apeliacijų nagrinėjimą, pakartotinės sesijos valstybinių ir mokyklinių brandos egzaminų vykdymą, kandidatų darbų vertinimą ir apeliacijų nagrinėjimą mokymo lėšų šioms ugdymo įstaigoms:</w:t>
      </w:r>
      <w:r w:rsidR="00C65821">
        <w:rPr>
          <w:szCs w:val="24"/>
        </w:rPr>
        <w:t xml:space="preserve"> </w:t>
      </w:r>
      <w:r w:rsidR="00C65821" w:rsidRPr="004B63D5">
        <w:rPr>
          <w:szCs w:val="24"/>
        </w:rPr>
        <w:t>Rietavo Lauryno Ivinskio gimnazijai – 0,912 tūkst. Eur, iš jų darbo užmokesčiui –  0,899 tūkst. Eur</w:t>
      </w:r>
      <w:r w:rsidR="00C65821">
        <w:rPr>
          <w:szCs w:val="24"/>
        </w:rPr>
        <w:t xml:space="preserve">, </w:t>
      </w:r>
      <w:r w:rsidR="00C65821" w:rsidRPr="004B63D5">
        <w:rPr>
          <w:szCs w:val="24"/>
        </w:rPr>
        <w:t>Rietavo sav. Tverų gimnazijai – 0,</w:t>
      </w:r>
      <w:r w:rsidR="00C65821">
        <w:rPr>
          <w:szCs w:val="24"/>
        </w:rPr>
        <w:t>211</w:t>
      </w:r>
      <w:r w:rsidR="00C65821" w:rsidRPr="004B63D5">
        <w:rPr>
          <w:szCs w:val="24"/>
        </w:rPr>
        <w:t xml:space="preserve"> tūkst. Eur, iš jų darbo užmokesčiui –  0,</w:t>
      </w:r>
      <w:r w:rsidR="00C65821">
        <w:rPr>
          <w:szCs w:val="24"/>
        </w:rPr>
        <w:t>208</w:t>
      </w:r>
      <w:r w:rsidR="00C65821" w:rsidRPr="004B63D5">
        <w:rPr>
          <w:szCs w:val="24"/>
        </w:rPr>
        <w:t xml:space="preserve"> tūkst. Eur</w:t>
      </w:r>
      <w:r w:rsidR="00C65821">
        <w:rPr>
          <w:szCs w:val="24"/>
        </w:rPr>
        <w:t xml:space="preserve">, </w:t>
      </w:r>
      <w:r w:rsidR="00C65821" w:rsidRPr="004B63D5">
        <w:rPr>
          <w:szCs w:val="24"/>
        </w:rPr>
        <w:t>Rietavo lopšeliui-darželiui – 0,229 tūkst. Eur, iš jų darbo užmokesčiui – 0,225 tūkst. Eur.</w:t>
      </w:r>
    </w:p>
    <w:p w14:paraId="6C720C3A" w14:textId="651327FC" w:rsidR="003A0533" w:rsidRPr="00D17458" w:rsidRDefault="001D5352" w:rsidP="001D5352">
      <w:pPr>
        <w:ind w:right="-1"/>
      </w:pPr>
      <w:r>
        <w:rPr>
          <w:szCs w:val="24"/>
        </w:rPr>
        <w:t xml:space="preserve">        </w:t>
      </w:r>
      <w:bookmarkEnd w:id="7"/>
      <w:r w:rsidR="00D43B05" w:rsidRPr="00D17458">
        <w:t>Balsuota už pateiktą sprendimo projektą –</w:t>
      </w:r>
      <w:r w:rsidR="00D840FD">
        <w:t xml:space="preserve"> 1</w:t>
      </w:r>
      <w:r>
        <w:t>5</w:t>
      </w:r>
      <w:r w:rsidR="003A0533">
        <w:t xml:space="preserve"> už</w:t>
      </w:r>
      <w:r w:rsidR="003A0533" w:rsidRPr="007D4DE3">
        <w:t>.</w:t>
      </w:r>
    </w:p>
    <w:p w14:paraId="6E4C0D32" w14:textId="3A143F10"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DE359F">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048E5890" w:rsidR="00DB6AE5" w:rsidRDefault="00863BDB" w:rsidP="00930788">
      <w:pPr>
        <w:pStyle w:val="Sraopastraipa"/>
        <w:numPr>
          <w:ilvl w:val="0"/>
          <w:numId w:val="5"/>
        </w:numPr>
        <w:ind w:left="0" w:firstLine="1134"/>
        <w:contextualSpacing/>
      </w:pPr>
      <w:r>
        <w:t xml:space="preserve">SVARSTYTA. </w:t>
      </w:r>
      <w:r w:rsidR="00DC3140">
        <w:t>Rietavo sav. Tverų gimnazijos nuostatų patvirtinim</w:t>
      </w:r>
      <w:r w:rsidR="007C528B">
        <w:t>as</w:t>
      </w:r>
      <w:r w:rsidR="00930788">
        <w:t>.</w:t>
      </w:r>
    </w:p>
    <w:p w14:paraId="0CA2A367" w14:textId="38CB6EBA" w:rsidR="00DC3140" w:rsidRDefault="007C528B" w:rsidP="00DC3140">
      <w:pPr>
        <w:ind w:firstLine="567"/>
        <w:rPr>
          <w:rFonts w:eastAsia="Calibri"/>
          <w:szCs w:val="24"/>
          <w:lang w:eastAsia="lt-LT"/>
        </w:rPr>
      </w:pPr>
      <w:r w:rsidRPr="00DC3140">
        <w:rPr>
          <w:szCs w:val="24"/>
        </w:rPr>
        <w:t xml:space="preserve">         </w:t>
      </w:r>
      <w:r w:rsidR="001D5352">
        <w:rPr>
          <w:szCs w:val="24"/>
        </w:rPr>
        <w:t xml:space="preserve"> </w:t>
      </w:r>
      <w:r w:rsidR="00DC3140" w:rsidRPr="00DC3140">
        <w:rPr>
          <w:szCs w:val="24"/>
        </w:rPr>
        <w:t>Švietimo, kultūros ir sporto komiteto pirmininkė Eglė Fabijonavičienė</w:t>
      </w:r>
      <w:r w:rsidR="00DC3140" w:rsidRPr="007C528B">
        <w:rPr>
          <w:b/>
          <w:bCs/>
          <w:szCs w:val="24"/>
        </w:rPr>
        <w:t xml:space="preserve"> </w:t>
      </w:r>
      <w:r w:rsidR="00172DDD" w:rsidRPr="007C528B">
        <w:rPr>
          <w:bCs/>
          <w:szCs w:val="24"/>
        </w:rPr>
        <w:t>teikė sprendimo projektą</w:t>
      </w:r>
      <w:r w:rsidR="00172DDD">
        <w:t xml:space="preserve"> – </w:t>
      </w:r>
      <w:r w:rsidRPr="007C528B">
        <w:rPr>
          <w:bCs/>
          <w:szCs w:val="24"/>
        </w:rPr>
        <w:t>p</w:t>
      </w:r>
      <w:r>
        <w:rPr>
          <w:szCs w:val="24"/>
        </w:rPr>
        <w:t xml:space="preserve">atvirtinti </w:t>
      </w:r>
      <w:r w:rsidR="00DC3140">
        <w:rPr>
          <w:spacing w:val="-4"/>
          <w:szCs w:val="24"/>
          <w:lang w:eastAsia="lt-LT"/>
        </w:rPr>
        <w:t xml:space="preserve">Rietavo sav. Tverų gimnazijos </w:t>
      </w:r>
      <w:r w:rsidR="00DC3140">
        <w:rPr>
          <w:szCs w:val="24"/>
          <w:lang w:eastAsia="lt-LT"/>
        </w:rPr>
        <w:t xml:space="preserve">nuostatus </w:t>
      </w:r>
      <w:r w:rsidR="00DC3140">
        <w:rPr>
          <w:spacing w:val="-4"/>
          <w:szCs w:val="24"/>
          <w:lang w:eastAsia="lt-LT"/>
        </w:rPr>
        <w:t>(pridedama).</w:t>
      </w:r>
    </w:p>
    <w:p w14:paraId="56634B82" w14:textId="75A10CDC" w:rsidR="00DC3140" w:rsidRDefault="00DC3140" w:rsidP="00DC3140">
      <w:pPr>
        <w:ind w:firstLine="567"/>
        <w:rPr>
          <w:szCs w:val="24"/>
        </w:rPr>
      </w:pPr>
      <w:r>
        <w:rPr>
          <w:szCs w:val="24"/>
          <w:lang w:eastAsia="lt-LT"/>
        </w:rPr>
        <w:t xml:space="preserve">          Įgalioti </w:t>
      </w:r>
      <w:r>
        <w:rPr>
          <w:szCs w:val="24"/>
        </w:rPr>
        <w:t>Rietavo sav. Tverų gimnazijos direktorę Gitaną Kužmarskytę pasirašyti Rietavo sav. Tverų gimnazijos nuostatus ir teisės aktų nustatyta tvarka juos įregistruoti Juridinių asmenų registre.</w:t>
      </w:r>
    </w:p>
    <w:p w14:paraId="3A5490B2" w14:textId="236C9FC7" w:rsidR="00DC3140" w:rsidRDefault="00DC3140" w:rsidP="00DC3140">
      <w:pPr>
        <w:ind w:firstLine="567"/>
        <w:rPr>
          <w:szCs w:val="24"/>
          <w:highlight w:val="yellow"/>
          <w:lang w:eastAsia="lt-LT"/>
        </w:rPr>
      </w:pPr>
      <w:r>
        <w:rPr>
          <w:szCs w:val="24"/>
          <w:lang w:eastAsia="lt-LT"/>
        </w:rPr>
        <w:t xml:space="preserve">          Pripažinti netekusiais galios Rietavo savivaldybės tarybos 2022 m. sausio 27 d. sprendimu Nr. T1-4 „Dėl </w:t>
      </w:r>
      <w:r>
        <w:rPr>
          <w:bCs/>
          <w:szCs w:val="24"/>
          <w:shd w:val="clear" w:color="auto" w:fill="FFFFFF"/>
        </w:rPr>
        <w:t>Rietavo sav. Tverų gimnazijos nuostatų patvirtinimo“</w:t>
      </w:r>
      <w:r>
        <w:rPr>
          <w:szCs w:val="24"/>
          <w:lang w:eastAsia="lt-LT"/>
        </w:rPr>
        <w:t xml:space="preserve"> patvirtintus </w:t>
      </w:r>
      <w:r>
        <w:rPr>
          <w:bCs/>
          <w:szCs w:val="24"/>
          <w:shd w:val="clear" w:color="auto" w:fill="FFFFFF"/>
        </w:rPr>
        <w:t>Rietavo sav. Tverų gimnazijos</w:t>
      </w:r>
      <w:r>
        <w:rPr>
          <w:szCs w:val="24"/>
          <w:lang w:eastAsia="lt-LT"/>
        </w:rPr>
        <w:t xml:space="preserve"> nuostatus, nuo šio sprendimo 1 punkte nurodytų nuostatų įregistravimo Juridinių asmenų registre.</w:t>
      </w:r>
    </w:p>
    <w:p w14:paraId="6CB2F77A" w14:textId="4CC5254A" w:rsidR="00DC3140" w:rsidRPr="001D5352" w:rsidRDefault="007C528B" w:rsidP="00DC3140">
      <w:pPr>
        <w:pStyle w:val="Pagrindinistekstas"/>
        <w:tabs>
          <w:tab w:val="left" w:pos="993"/>
        </w:tabs>
        <w:ind w:right="-42"/>
        <w:jc w:val="both"/>
        <w:rPr>
          <w:b w:val="0"/>
          <w:bCs/>
          <w:sz w:val="24"/>
          <w:szCs w:val="24"/>
        </w:rPr>
      </w:pPr>
      <w:r>
        <w:t xml:space="preserve">      </w:t>
      </w:r>
      <w:r w:rsidR="001D5352">
        <w:t xml:space="preserve">           </w:t>
      </w:r>
      <w:r w:rsidR="001D5352" w:rsidRPr="001D5352">
        <w:rPr>
          <w:b w:val="0"/>
          <w:bCs/>
          <w:sz w:val="24"/>
          <w:szCs w:val="24"/>
        </w:rPr>
        <w:t>Tarybos narys Juozas Barsteiga pasitikslino dėl mokyklos interneto svetainės adreso.</w:t>
      </w:r>
    </w:p>
    <w:p w14:paraId="5992CC34" w14:textId="2DA0E5CB" w:rsidR="003A0533" w:rsidRPr="00DC3140" w:rsidRDefault="00DC3140" w:rsidP="00DC3140">
      <w:pPr>
        <w:pStyle w:val="Pagrindinistekstas"/>
        <w:tabs>
          <w:tab w:val="left" w:pos="993"/>
        </w:tabs>
        <w:ind w:right="-42"/>
        <w:jc w:val="both"/>
        <w:rPr>
          <w:b w:val="0"/>
          <w:bCs/>
          <w:sz w:val="24"/>
          <w:szCs w:val="24"/>
        </w:rPr>
      </w:pPr>
      <w:r>
        <w:t xml:space="preserve">                </w:t>
      </w:r>
      <w:r w:rsidR="007C528B">
        <w:t xml:space="preserve"> </w:t>
      </w:r>
      <w:r w:rsidR="00DB6AE5" w:rsidRPr="00DC3140">
        <w:rPr>
          <w:b w:val="0"/>
          <w:bCs/>
          <w:sz w:val="24"/>
          <w:szCs w:val="24"/>
        </w:rPr>
        <w:t>Balsuota už pateiktą sprendimo projektą – 1</w:t>
      </w:r>
      <w:r w:rsidR="009B6A42" w:rsidRPr="00DC3140">
        <w:rPr>
          <w:b w:val="0"/>
          <w:bCs/>
          <w:sz w:val="24"/>
          <w:szCs w:val="24"/>
        </w:rPr>
        <w:t>5</w:t>
      </w:r>
      <w:r w:rsidR="00DB6AE5" w:rsidRPr="00DC3140">
        <w:rPr>
          <w:b w:val="0"/>
          <w:bCs/>
          <w:sz w:val="24"/>
          <w:szCs w:val="24"/>
        </w:rPr>
        <w:t xml:space="preserve"> už.</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4440656A"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DC3140">
        <w:t>Vaikų priėmimo į ikimokyklinio ir priešmokyklinio ugdymo grupes Rietavo sav. Tverų gimnazijoje tvarkos aprašo patvirtinimas</w:t>
      </w:r>
      <w:r w:rsidR="000739F3">
        <w:rPr>
          <w:iCs/>
        </w:rPr>
        <w:t>.</w:t>
      </w:r>
    </w:p>
    <w:p w14:paraId="3AA0C86F" w14:textId="1FA3C546" w:rsidR="00DC3140" w:rsidRPr="00F21027" w:rsidRDefault="00DC3140" w:rsidP="00DC3140">
      <w:pPr>
        <w:shd w:val="clear" w:color="auto" w:fill="FFFFFF"/>
        <w:tabs>
          <w:tab w:val="left" w:pos="709"/>
          <w:tab w:val="left" w:pos="851"/>
          <w:tab w:val="left" w:pos="993"/>
        </w:tabs>
        <w:spacing w:line="236" w:lineRule="atLeast"/>
        <w:rPr>
          <w:szCs w:val="24"/>
        </w:rPr>
      </w:pPr>
      <w:r>
        <w:t xml:space="preserve">       Švietimo, kultūros ir sporto komiteto pirmininkė Eglė Fabijonavičienė </w:t>
      </w:r>
      <w:r w:rsidR="00342366" w:rsidRPr="0067115A">
        <w:t xml:space="preserve">teikė sprendimo projektą </w:t>
      </w:r>
      <w:r w:rsidR="00342366" w:rsidRPr="007C528B">
        <w:rPr>
          <w:b/>
        </w:rPr>
        <w:t xml:space="preserve">– </w:t>
      </w:r>
      <w:r w:rsidRPr="00DC3140">
        <w:rPr>
          <w:bCs/>
        </w:rPr>
        <w:t xml:space="preserve">patvirtinti </w:t>
      </w:r>
      <w:r w:rsidRPr="00F21027">
        <w:rPr>
          <w:szCs w:val="24"/>
        </w:rPr>
        <w:t xml:space="preserve">Vaikų priėmimo į ikimokyklinio ir priešmokyklinio ugdymo grupes Rietavo </w:t>
      </w:r>
      <w:r>
        <w:rPr>
          <w:szCs w:val="24"/>
        </w:rPr>
        <w:t>sav. Tverų gimnazijoje</w:t>
      </w:r>
      <w:r w:rsidRPr="00F21027">
        <w:rPr>
          <w:szCs w:val="24"/>
        </w:rPr>
        <w:t xml:space="preserve"> tvarkos aprašą (pridedama)</w:t>
      </w:r>
      <w:r>
        <w:rPr>
          <w:szCs w:val="24"/>
        </w:rPr>
        <w:t>.</w:t>
      </w:r>
    </w:p>
    <w:p w14:paraId="20F913A4" w14:textId="055F1D79" w:rsidR="00342366" w:rsidRPr="0048099C" w:rsidRDefault="002032FA" w:rsidP="00DC3140">
      <w:pPr>
        <w:pStyle w:val="Sraopastraipa"/>
        <w:ind w:left="0" w:firstLine="1080"/>
      </w:pPr>
      <w:r>
        <w:t xml:space="preserve"> </w:t>
      </w:r>
      <w:r w:rsidR="00342366" w:rsidRPr="0048099C">
        <w:t xml:space="preserve">Balsuota už pateiktą sprendimo projektą – </w:t>
      </w:r>
      <w:r w:rsidR="003A0533" w:rsidRPr="0048099C">
        <w:t>1</w:t>
      </w:r>
      <w:r w:rsidR="00E77D52">
        <w:t>5</w:t>
      </w:r>
      <w:r w:rsidR="003A0533" w:rsidRPr="0048099C">
        <w:t xml:space="preserve"> už</w:t>
      </w:r>
      <w:r w:rsidR="00342366" w:rsidRPr="0048099C">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021438B3" w:rsidR="00930788" w:rsidRPr="00930788" w:rsidRDefault="00B95B20" w:rsidP="00930788">
      <w:pPr>
        <w:pStyle w:val="Sraopastraipa"/>
        <w:numPr>
          <w:ilvl w:val="0"/>
          <w:numId w:val="6"/>
        </w:numPr>
        <w:tabs>
          <w:tab w:val="left" w:pos="1276"/>
        </w:tabs>
        <w:ind w:left="0" w:firstLine="1134"/>
        <w:contextualSpacing/>
      </w:pPr>
      <w:r>
        <w:t xml:space="preserve">SVARSTYTA. </w:t>
      </w:r>
      <w:r w:rsidR="00DC3140">
        <w:t>Pritarimas dalyvauti „Tūkstantmečio mokyklų“ programoje partnerio teisėmis</w:t>
      </w:r>
      <w:r>
        <w:rPr>
          <w:iCs/>
        </w:rPr>
        <w:t>.</w:t>
      </w:r>
    </w:p>
    <w:p w14:paraId="6CCE0732" w14:textId="71109601" w:rsidR="00DC3140" w:rsidRDefault="00D72116" w:rsidP="00D72116">
      <w:pPr>
        <w:tabs>
          <w:tab w:val="left" w:pos="851"/>
        </w:tabs>
        <w:contextualSpacing/>
      </w:pPr>
      <w:r>
        <w:t xml:space="preserve">       </w:t>
      </w:r>
      <w:r w:rsidR="00DC3140">
        <w:t xml:space="preserve">Švietimo, kultūros ir sporto komiteto pirmininkė Eglė Fabijonavičienė </w:t>
      </w:r>
      <w:r w:rsidR="00B95B20" w:rsidRPr="00D72116">
        <w:rPr>
          <w:iCs/>
        </w:rPr>
        <w:t xml:space="preserve">teikė sprendimo projektą – </w:t>
      </w:r>
      <w:r>
        <w:rPr>
          <w:iCs/>
        </w:rPr>
        <w:t>p</w:t>
      </w:r>
      <w:r w:rsidR="00DC3140" w:rsidRPr="008301E7">
        <w:t xml:space="preserve">ritarti Rietavo savivaldybės dalyvavimui partnerio teisėmis „Tūkstantmečio mokyklų“ programoje (toliau – Programa). </w:t>
      </w:r>
    </w:p>
    <w:p w14:paraId="36F70C4A" w14:textId="5789586C" w:rsidR="00DC3140" w:rsidRDefault="00D72116" w:rsidP="00D72116">
      <w:pPr>
        <w:tabs>
          <w:tab w:val="left" w:pos="851"/>
        </w:tabs>
        <w:contextualSpacing/>
      </w:pPr>
      <w:r>
        <w:t xml:space="preserve">       </w:t>
      </w:r>
      <w:r w:rsidR="00DC3140">
        <w:t>Pritarti Rietavo savivaldybės dalyvavimui Programoje kartu su Telšių rajono savivaldybe.</w:t>
      </w:r>
    </w:p>
    <w:p w14:paraId="3E9F47ED" w14:textId="12768BAB" w:rsidR="00DC3140" w:rsidRPr="008301E7" w:rsidRDefault="00D72116" w:rsidP="00D72116">
      <w:pPr>
        <w:tabs>
          <w:tab w:val="left" w:pos="851"/>
        </w:tabs>
        <w:contextualSpacing/>
      </w:pPr>
      <w:r>
        <w:t xml:space="preserve">      </w:t>
      </w:r>
      <w:r w:rsidR="00DC3140">
        <w:t>Siūlyti, jog Programoje dalyvautų bendrojo ugdymo mokykla – Rietavo Lauryno Ivinskio gimnazija.</w:t>
      </w:r>
    </w:p>
    <w:p w14:paraId="7F972F27" w14:textId="09FA57B2" w:rsidR="00DC3140" w:rsidRDefault="00D72116" w:rsidP="00DC3140">
      <w:pPr>
        <w:ind w:firstLine="567"/>
        <w:contextualSpacing/>
        <w:rPr>
          <w:szCs w:val="24"/>
        </w:rPr>
      </w:pPr>
      <w:r>
        <w:rPr>
          <w:szCs w:val="24"/>
          <w:lang w:eastAsia="lt-LT"/>
        </w:rPr>
        <w:t xml:space="preserve">         </w:t>
      </w:r>
      <w:r w:rsidR="00DC3140" w:rsidRPr="00242679">
        <w:rPr>
          <w:szCs w:val="24"/>
        </w:rPr>
        <w:t>Padengti „Tūkstantmečio mokyklų“ projekto (toliau – Projektas) pagal Programą įgyvendinti visas netinkamas finansuoti, tačiau Projektui būtinas išlaidas ir tinkamas išlaidas, kurių nepadengia Projekto finansavimas.</w:t>
      </w:r>
    </w:p>
    <w:p w14:paraId="65F8E620" w14:textId="6C8FD9BD" w:rsidR="00DC3140" w:rsidRDefault="00D72116" w:rsidP="00DC3140">
      <w:pPr>
        <w:ind w:firstLine="567"/>
        <w:rPr>
          <w:szCs w:val="24"/>
        </w:rPr>
      </w:pPr>
      <w:r>
        <w:rPr>
          <w:szCs w:val="24"/>
        </w:rPr>
        <w:t xml:space="preserve">         </w:t>
      </w:r>
      <w:r w:rsidR="00DC3140" w:rsidRPr="00242679">
        <w:rPr>
          <w:szCs w:val="24"/>
        </w:rPr>
        <w:t xml:space="preserve">Įgalioti </w:t>
      </w:r>
      <w:r w:rsidR="00DC3140">
        <w:rPr>
          <w:szCs w:val="24"/>
        </w:rPr>
        <w:t>Rietavo</w:t>
      </w:r>
      <w:r w:rsidR="00DC3140" w:rsidRPr="00242679">
        <w:rPr>
          <w:szCs w:val="24"/>
        </w:rPr>
        <w:t xml:space="preserve"> savivaldybės administracijos direktorių, o jo nesant – </w:t>
      </w:r>
      <w:r w:rsidR="00DC3140">
        <w:rPr>
          <w:szCs w:val="24"/>
        </w:rPr>
        <w:t>Rietavo</w:t>
      </w:r>
      <w:r w:rsidR="00DC3140" w:rsidRPr="00242679">
        <w:rPr>
          <w:szCs w:val="24"/>
        </w:rPr>
        <w:t xml:space="preserve"> savivaldybės administracijos direktoriaus pavaduotoją pasirašyti visus Projektui įgyvendinti reikalingus dokumentus.</w:t>
      </w:r>
    </w:p>
    <w:p w14:paraId="22C358E6" w14:textId="5A9A3AD6" w:rsidR="00D72116" w:rsidRDefault="00E45318" w:rsidP="00DC3140">
      <w:pPr>
        <w:tabs>
          <w:tab w:val="left" w:pos="1418"/>
          <w:tab w:val="left" w:pos="1560"/>
          <w:tab w:val="left" w:pos="1701"/>
        </w:tabs>
        <w:ind w:firstLine="709"/>
      </w:pPr>
      <w:r>
        <w:t xml:space="preserve">     </w:t>
      </w:r>
      <w:r w:rsidR="005D2308">
        <w:t xml:space="preserve"> </w:t>
      </w:r>
      <w:r w:rsidR="00D72116">
        <w:t xml:space="preserve"> </w:t>
      </w:r>
      <w:r w:rsidR="00FB6401">
        <w:t>Tarybos narys Viktoras Krajinas: ar nebuvo galima prie šios programos įgyvendinimo prijungti Rietavo sav. Tverų gimnaziją?</w:t>
      </w:r>
    </w:p>
    <w:p w14:paraId="69CFFEB4" w14:textId="69A3F527" w:rsidR="00FB6401" w:rsidRDefault="00FB6401" w:rsidP="00DC3140">
      <w:pPr>
        <w:tabs>
          <w:tab w:val="left" w:pos="1418"/>
          <w:tab w:val="left" w:pos="1560"/>
          <w:tab w:val="left" w:pos="1701"/>
        </w:tabs>
        <w:ind w:firstLine="709"/>
      </w:pPr>
      <w:r>
        <w:t xml:space="preserve">       Švietimo, kultūros ir sporto skyriaus vyr. specialistė švietimui, laikinai einanti Švietimo, kultūros ir sporto skyriaus vedėjo pareigas Jolanta Grevienė: šioje programoje gali dalyvauti mokyklos, kuriose rugsėjo 1 d. yra 200 mokinių. </w:t>
      </w:r>
      <w:r w:rsidR="00D677DD">
        <w:t xml:space="preserve">Minėtoje mokykloje mokosi 186 mokiniai. Programos edukacinėse veiklose Rietavo sav. Tverų gimnazija galės dalyvauti. </w:t>
      </w:r>
    </w:p>
    <w:p w14:paraId="2F9337B0" w14:textId="36F71BFC" w:rsidR="00B95B20" w:rsidRPr="0048099C" w:rsidRDefault="00D72116" w:rsidP="00DC3140">
      <w:pPr>
        <w:tabs>
          <w:tab w:val="left" w:pos="1418"/>
          <w:tab w:val="left" w:pos="1560"/>
          <w:tab w:val="left" w:pos="1701"/>
        </w:tabs>
        <w:ind w:firstLine="709"/>
        <w:rPr>
          <w:szCs w:val="24"/>
        </w:rPr>
      </w:pPr>
      <w:r>
        <w:t xml:space="preserve">      </w:t>
      </w:r>
      <w:r w:rsidR="00A34E39">
        <w:t xml:space="preserve"> </w:t>
      </w:r>
      <w:r w:rsidR="00B95B20" w:rsidRPr="0048099C">
        <w:rPr>
          <w:szCs w:val="24"/>
        </w:rPr>
        <w:t>Balsuota už pateiktą sprendimo projektą – 1</w:t>
      </w:r>
      <w:r w:rsidR="00A20E2D">
        <w:rPr>
          <w:szCs w:val="24"/>
        </w:rPr>
        <w:t>5</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35C4D415" w14:textId="4ED637C1" w:rsidR="007149EA" w:rsidRPr="007149EA" w:rsidRDefault="00B95B20" w:rsidP="007149EA">
      <w:pPr>
        <w:pStyle w:val="Sraopastraipa"/>
        <w:numPr>
          <w:ilvl w:val="0"/>
          <w:numId w:val="6"/>
        </w:numPr>
        <w:tabs>
          <w:tab w:val="left" w:pos="1276"/>
        </w:tabs>
        <w:ind w:left="0" w:firstLine="1134"/>
        <w:contextualSpacing/>
      </w:pPr>
      <w:r>
        <w:t xml:space="preserve">SVARSTYTA. </w:t>
      </w:r>
      <w:r w:rsidR="00D72116">
        <w:rPr>
          <w:iCs/>
        </w:rPr>
        <w:t>Rietavo savivaldybės Irenėjaus Oginskio viešosios bibliotekos direktorės Erikos Pranckevičienės delegavimas į Kultūros ministerijos formuojamas regionines kultūros tarybas</w:t>
      </w:r>
      <w:r w:rsidR="006C6F5A">
        <w:rPr>
          <w:iCs/>
        </w:rPr>
        <w:t xml:space="preserve">. </w:t>
      </w:r>
    </w:p>
    <w:p w14:paraId="2DCF12B8" w14:textId="7F154856" w:rsidR="00D72116" w:rsidRDefault="00A34E39" w:rsidP="00D72116">
      <w:pPr>
        <w:rPr>
          <w:spacing w:val="-4"/>
          <w:szCs w:val="24"/>
          <w:lang w:eastAsia="lt-LT"/>
        </w:rPr>
      </w:pPr>
      <w:r>
        <w:t xml:space="preserve">       </w:t>
      </w:r>
      <w:r w:rsidR="00D72116">
        <w:t xml:space="preserve">Švietimo, kultūros ir sporto komiteto pirmininkė Eglė Fabijonavičienė </w:t>
      </w:r>
      <w:r w:rsidR="006C6F5A" w:rsidRPr="00A34E39">
        <w:rPr>
          <w:iCs/>
        </w:rPr>
        <w:t xml:space="preserve">teikė sprendimo projektą – </w:t>
      </w:r>
      <w:r w:rsidR="00D72116">
        <w:rPr>
          <w:iCs/>
        </w:rPr>
        <w:t>d</w:t>
      </w:r>
      <w:r w:rsidR="00D72116">
        <w:rPr>
          <w:spacing w:val="-4"/>
          <w:szCs w:val="24"/>
          <w:lang w:eastAsia="lt-LT"/>
        </w:rPr>
        <w:t>eleguoti</w:t>
      </w:r>
      <w:r w:rsidR="00D72116" w:rsidRPr="005C053F">
        <w:rPr>
          <w:spacing w:val="-4"/>
          <w:szCs w:val="24"/>
          <w:lang w:eastAsia="lt-LT"/>
        </w:rPr>
        <w:t xml:space="preserve"> Rietavo savivaldybės Irenėjaus Oginskio viešosios bibliotekos </w:t>
      </w:r>
      <w:r w:rsidR="00D72116">
        <w:rPr>
          <w:spacing w:val="-4"/>
          <w:szCs w:val="24"/>
          <w:lang w:eastAsia="lt-LT"/>
        </w:rPr>
        <w:t>direktorę Eriką Pranckevičienę  į Kultūros ministerijos formuojamas Regionines kultūros tarybas.</w:t>
      </w:r>
      <w:r w:rsidR="00D72116" w:rsidRPr="005C053F">
        <w:rPr>
          <w:spacing w:val="-4"/>
          <w:szCs w:val="24"/>
          <w:lang w:eastAsia="lt-LT"/>
        </w:rPr>
        <w:t xml:space="preserve">  </w:t>
      </w:r>
    </w:p>
    <w:p w14:paraId="6E84FCC2" w14:textId="2C3CC749" w:rsidR="00D72116" w:rsidRPr="00D677DD" w:rsidRDefault="00D677DD" w:rsidP="00D72116">
      <w:pPr>
        <w:rPr>
          <w:szCs w:val="24"/>
          <w:lang w:eastAsia="lt-LT"/>
        </w:rPr>
      </w:pPr>
      <w:r>
        <w:rPr>
          <w:sz w:val="20"/>
          <w:lang w:eastAsia="lt-LT"/>
        </w:rPr>
        <w:t xml:space="preserve">        </w:t>
      </w:r>
      <w:r w:rsidRPr="00D677DD">
        <w:rPr>
          <w:szCs w:val="24"/>
          <w:lang w:eastAsia="lt-LT"/>
        </w:rPr>
        <w:t>Tarybos narys Juozas Barsteiga klausė, ar tai naujos tarybos?</w:t>
      </w:r>
    </w:p>
    <w:p w14:paraId="2679A0EA" w14:textId="408E4012" w:rsidR="00D677DD" w:rsidRPr="00D677DD" w:rsidRDefault="00D677DD" w:rsidP="00D72116">
      <w:pPr>
        <w:rPr>
          <w:szCs w:val="24"/>
          <w:lang w:eastAsia="lt-LT"/>
        </w:rPr>
      </w:pPr>
      <w:r w:rsidRPr="00D677DD">
        <w:rPr>
          <w:szCs w:val="24"/>
          <w:lang w:eastAsia="lt-LT"/>
        </w:rPr>
        <w:t xml:space="preserve">       Savivaldybės meras Antanas Černeckis: baigėsi kadencija. </w:t>
      </w:r>
    </w:p>
    <w:p w14:paraId="426F505D" w14:textId="7C0DEE10" w:rsidR="006C6F5A" w:rsidRPr="0048099C" w:rsidRDefault="00A34E39" w:rsidP="00D72116">
      <w:pPr>
        <w:pStyle w:val="Pagrindiniotekstotrauka"/>
        <w:ind w:firstLine="720"/>
        <w:rPr>
          <w:szCs w:val="24"/>
        </w:rPr>
      </w:pPr>
      <w:r>
        <w:rPr>
          <w:szCs w:val="24"/>
        </w:rPr>
        <w:t xml:space="preserve">       </w:t>
      </w:r>
      <w:r w:rsidR="006C6F5A" w:rsidRPr="0048099C">
        <w:rPr>
          <w:szCs w:val="24"/>
        </w:rPr>
        <w:t xml:space="preserve">Balsuota už pateiktą sprendimo projektą – </w:t>
      </w:r>
      <w:r w:rsidR="00A20E2D" w:rsidRPr="001C7D02">
        <w:rPr>
          <w:bCs/>
          <w:szCs w:val="24"/>
        </w:rPr>
        <w:t>1</w:t>
      </w:r>
      <w:r w:rsidR="009146F7">
        <w:rPr>
          <w:bCs/>
          <w:szCs w:val="24"/>
        </w:rPr>
        <w:t>5</w:t>
      </w:r>
      <w:r w:rsidR="00A20E2D" w:rsidRPr="001C7D02">
        <w:rPr>
          <w:bCs/>
          <w:szCs w:val="24"/>
        </w:rPr>
        <w:t xml:space="preserve"> už.</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01AAE6EE" w:rsidR="006C6F5A" w:rsidRPr="006C6F5A" w:rsidRDefault="006F0335" w:rsidP="00DE764E">
      <w:pPr>
        <w:pStyle w:val="Sraopastraipa"/>
        <w:numPr>
          <w:ilvl w:val="0"/>
          <w:numId w:val="6"/>
        </w:numPr>
        <w:tabs>
          <w:tab w:val="left" w:pos="1276"/>
        </w:tabs>
        <w:ind w:left="0" w:firstLine="1134"/>
        <w:contextualSpacing/>
      </w:pPr>
      <w:r>
        <w:rPr>
          <w:iCs/>
        </w:rPr>
        <w:t xml:space="preserve"> </w:t>
      </w:r>
      <w:r w:rsidR="006C6F5A">
        <w:rPr>
          <w:iCs/>
        </w:rPr>
        <w:t xml:space="preserve">SVARSTYTA. </w:t>
      </w:r>
      <w:r w:rsidR="00D72116">
        <w:rPr>
          <w:iCs/>
        </w:rPr>
        <w:t>Vidutinės kieto kuro kainos kompensacijoms skaičiuoti nustatymas</w:t>
      </w:r>
      <w:r w:rsidR="006C6F5A">
        <w:rPr>
          <w:iCs/>
        </w:rPr>
        <w:t>.</w:t>
      </w:r>
    </w:p>
    <w:p w14:paraId="37026107" w14:textId="06993005" w:rsidR="00D72116" w:rsidRDefault="00CD1C63" w:rsidP="00D72116">
      <w:pPr>
        <w:pStyle w:val="Pagrindinistekstas"/>
        <w:ind w:right="-42"/>
        <w:jc w:val="both"/>
        <w:rPr>
          <w:b w:val="0"/>
          <w:sz w:val="24"/>
          <w:szCs w:val="24"/>
        </w:rPr>
      </w:pPr>
      <w:bookmarkStart w:id="8" w:name="_Hlk91680505"/>
      <w:r>
        <w:rPr>
          <w:bCs/>
          <w:szCs w:val="24"/>
        </w:rPr>
        <w:t xml:space="preserve">      </w:t>
      </w:r>
      <w:r w:rsidR="00D72116">
        <w:rPr>
          <w:bCs/>
          <w:szCs w:val="24"/>
        </w:rPr>
        <w:t xml:space="preserve">          </w:t>
      </w:r>
      <w:r>
        <w:rPr>
          <w:bCs/>
          <w:szCs w:val="24"/>
        </w:rPr>
        <w:t xml:space="preserve"> </w:t>
      </w:r>
      <w:r w:rsidR="00D72116" w:rsidRPr="00D72116">
        <w:rPr>
          <w:b w:val="0"/>
          <w:bCs/>
          <w:sz w:val="24"/>
          <w:szCs w:val="24"/>
        </w:rPr>
        <w:t>Sveikatos ir socialinės paramos komiteto pirmininkas Saulius Jonušas</w:t>
      </w:r>
      <w:r w:rsidR="00D72116" w:rsidRPr="00D72116">
        <w:rPr>
          <w:b w:val="0"/>
          <w:bCs/>
          <w:iCs/>
          <w:sz w:val="24"/>
          <w:szCs w:val="24"/>
        </w:rPr>
        <w:t xml:space="preserve"> </w:t>
      </w:r>
      <w:r w:rsidR="006C6F5A" w:rsidRPr="00D72116">
        <w:rPr>
          <w:b w:val="0"/>
          <w:bCs/>
          <w:iCs/>
          <w:sz w:val="24"/>
          <w:szCs w:val="24"/>
        </w:rPr>
        <w:t>teikė sprendimo projektą</w:t>
      </w:r>
      <w:r w:rsidR="006C6F5A" w:rsidRPr="001C7D02">
        <w:rPr>
          <w:iCs/>
        </w:rPr>
        <w:t xml:space="preserve"> –</w:t>
      </w:r>
      <w:bookmarkEnd w:id="8"/>
      <w:r w:rsidR="006C6F5A" w:rsidRPr="001C7D02">
        <w:rPr>
          <w:iCs/>
        </w:rPr>
        <w:t xml:space="preserve"> </w:t>
      </w:r>
      <w:r w:rsidR="00D72116" w:rsidRPr="00D72116">
        <w:rPr>
          <w:b w:val="0"/>
          <w:bCs/>
          <w:iCs/>
          <w:sz w:val="24"/>
          <w:szCs w:val="24"/>
        </w:rPr>
        <w:t>n</w:t>
      </w:r>
      <w:r w:rsidR="00D72116">
        <w:rPr>
          <w:b w:val="0"/>
          <w:sz w:val="24"/>
          <w:szCs w:val="24"/>
        </w:rPr>
        <w:t>ustatyti, kad skaičiuojant kompensacijas būstui šildyti ir karštam vandeniui ruošti, kai naudojamas kietasis kuras, kurio faktinės sąnaudos kiekvieną mėnesį nenustatomos, nuo 2022 m. spalio 1 d. būtų taikomos vidutinės kieto kuro kainos: vieno kubinio metro (kietmetrio) mišrių 30 proc. drėgnumo malkų su transportavimo išlaidomis – 105,00 Eur; vienos tonos akmens anglies – 440,00 Eur; vienos tonos medienos pjuvenų briketų – 380,00 Eur; vienos tonos durpių briketų – 260,00 Eur.</w:t>
      </w:r>
    </w:p>
    <w:p w14:paraId="71511C1C" w14:textId="5626B151" w:rsidR="00D72116" w:rsidRDefault="00D72116" w:rsidP="00D72116">
      <w:pPr>
        <w:pStyle w:val="Pagrindinistekstas"/>
        <w:ind w:right="-42"/>
        <w:jc w:val="both"/>
        <w:rPr>
          <w:b w:val="0"/>
          <w:sz w:val="24"/>
          <w:szCs w:val="24"/>
        </w:rPr>
      </w:pPr>
      <w:r>
        <w:rPr>
          <w:b w:val="0"/>
          <w:sz w:val="24"/>
          <w:szCs w:val="24"/>
        </w:rPr>
        <w:tab/>
        <w:t xml:space="preserve">       Pripažinti netekusiu galios Rietavo savivaldybės tarybos 2019 m. spalio 31 d. sprendimą Nr. T1-132 „Dėl vidutinės kieto kuro kainos kompensacijoms skaičiuoti nustatymo“.</w:t>
      </w:r>
    </w:p>
    <w:p w14:paraId="256D5A27" w14:textId="68D913DF" w:rsidR="00D72116" w:rsidRDefault="00D677DD" w:rsidP="00D72116">
      <w:pPr>
        <w:pStyle w:val="Pagrindinistekstas"/>
        <w:ind w:right="-42"/>
        <w:jc w:val="both"/>
        <w:rPr>
          <w:b w:val="0"/>
          <w:sz w:val="24"/>
          <w:szCs w:val="24"/>
        </w:rPr>
      </w:pPr>
      <w:r>
        <w:rPr>
          <w:b w:val="0"/>
          <w:sz w:val="24"/>
          <w:szCs w:val="24"/>
        </w:rPr>
        <w:t xml:space="preserve">                   Tarybos narys Viktoras Krajinas: </w:t>
      </w:r>
      <w:r w:rsidR="00BD32EE">
        <w:rPr>
          <w:b w:val="0"/>
          <w:sz w:val="24"/>
          <w:szCs w:val="24"/>
        </w:rPr>
        <w:t>pasikartosiu, kad Ūkio plėtros ir ekologijos komiteto posėdžio metu siūliau išbraukti akmens anglį iš kompensuojamo kuro rūšių, nes ji tarši</w:t>
      </w:r>
      <w:r w:rsidR="008B4C68">
        <w:rPr>
          <w:b w:val="0"/>
          <w:sz w:val="24"/>
          <w:szCs w:val="24"/>
        </w:rPr>
        <w:t xml:space="preserve"> ir nėra labai pigus kuras</w:t>
      </w:r>
      <w:r w:rsidR="00BD32EE">
        <w:rPr>
          <w:b w:val="0"/>
          <w:sz w:val="24"/>
          <w:szCs w:val="24"/>
        </w:rPr>
        <w:t xml:space="preserve">. </w:t>
      </w:r>
      <w:r w:rsidR="008B4C68">
        <w:rPr>
          <w:b w:val="0"/>
          <w:sz w:val="24"/>
          <w:szCs w:val="24"/>
        </w:rPr>
        <w:t xml:space="preserve">Mes neuždraudžiame šios kuro rūšies naudoti, bet nekompensuotume. Kalbame apie pasirinkimo galimybes, bet tarp kompensuojamo kuro rūšių nematau šiuo metu labai populiarių medžio granulių. Ir dar – manau, kad sprendimas pavėluotas, nes gyventojai kuro prisipirko. </w:t>
      </w:r>
      <w:r w:rsidR="00747A0E">
        <w:rPr>
          <w:b w:val="0"/>
          <w:sz w:val="24"/>
          <w:szCs w:val="24"/>
        </w:rPr>
        <w:t xml:space="preserve">Mano </w:t>
      </w:r>
      <w:r w:rsidR="00747A0E">
        <w:rPr>
          <w:b w:val="0"/>
          <w:sz w:val="24"/>
          <w:szCs w:val="24"/>
        </w:rPr>
        <w:lastRenderedPageBreak/>
        <w:t>siūlymas – pagalvoti dėl akmens anglies išbraukimo iš kompensuojamo kuro rūšių ir įtraukti medžio granules.</w:t>
      </w:r>
      <w:r w:rsidR="008B4C68">
        <w:rPr>
          <w:b w:val="0"/>
          <w:sz w:val="24"/>
          <w:szCs w:val="24"/>
        </w:rPr>
        <w:t xml:space="preserve"> </w:t>
      </w:r>
    </w:p>
    <w:p w14:paraId="6ADC4D31" w14:textId="3FBD1533" w:rsidR="00747A0E" w:rsidRDefault="00747A0E" w:rsidP="00D72116">
      <w:pPr>
        <w:pStyle w:val="Pagrindinistekstas"/>
        <w:ind w:right="-42"/>
        <w:jc w:val="both"/>
        <w:rPr>
          <w:b w:val="0"/>
          <w:sz w:val="24"/>
          <w:szCs w:val="24"/>
        </w:rPr>
      </w:pPr>
      <w:r>
        <w:rPr>
          <w:b w:val="0"/>
          <w:sz w:val="24"/>
          <w:szCs w:val="24"/>
        </w:rPr>
        <w:t xml:space="preserve">                   Savivaldybės meras Antanas Černeckis: medžio granulės ir briketai laikomi ta pačia kuro rūšimi. Neįmanoma surašyti visų kuro rūšių ir porūšių. </w:t>
      </w:r>
    </w:p>
    <w:p w14:paraId="53E31028" w14:textId="54BD3A2C" w:rsidR="00747A0E" w:rsidRDefault="00747A0E" w:rsidP="00D72116">
      <w:pPr>
        <w:pStyle w:val="Pagrindinistekstas"/>
        <w:ind w:right="-42"/>
        <w:jc w:val="both"/>
        <w:rPr>
          <w:b w:val="0"/>
          <w:sz w:val="24"/>
          <w:szCs w:val="24"/>
        </w:rPr>
      </w:pPr>
      <w:r>
        <w:rPr>
          <w:b w:val="0"/>
          <w:sz w:val="24"/>
          <w:szCs w:val="24"/>
        </w:rPr>
        <w:t xml:space="preserve">                   Tarybos narys Juozas Barsteiga: kaip nustatomos kompensuojamo kuro kainos?</w:t>
      </w:r>
    </w:p>
    <w:p w14:paraId="7A6D84DF" w14:textId="29C1C78B" w:rsidR="00747A0E" w:rsidRDefault="00747A0E" w:rsidP="00D72116">
      <w:pPr>
        <w:pStyle w:val="Pagrindinistekstas"/>
        <w:ind w:right="-42"/>
        <w:jc w:val="both"/>
        <w:rPr>
          <w:b w:val="0"/>
          <w:sz w:val="24"/>
          <w:szCs w:val="24"/>
        </w:rPr>
      </w:pPr>
      <w:r>
        <w:rPr>
          <w:b w:val="0"/>
          <w:sz w:val="24"/>
          <w:szCs w:val="24"/>
        </w:rPr>
        <w:t xml:space="preserve">                   Socialinių reikalų ir civilinės metrikacijos skyriaus vedėja Jolita Alseikienė: sprendimas nėra pavėluotas. Kompensacijos už šilumą pradedamos skaičiuoti nuo spalio 1 d. </w:t>
      </w:r>
      <w:r w:rsidR="007D0534">
        <w:rPr>
          <w:b w:val="0"/>
          <w:sz w:val="24"/>
          <w:szCs w:val="24"/>
        </w:rPr>
        <w:t xml:space="preserve">Jeigu gyventojas nusipirko kuro anksčiau, kompensacijai skaičiuoti tai neturi jokios reikšmės. Kainos nustatomos apklausos būdu. Medienos kainą žiūrėjome pagal urėdijų skelbiamas pardavimo kainas. Anglimi Rietavo savivaldybėje niekas neprekiauja, tai žiūrėjome skelbimus. Kainos išaugo trigubai. </w:t>
      </w:r>
    </w:p>
    <w:p w14:paraId="0A10DB11" w14:textId="2D8E5B22" w:rsidR="00BF063B" w:rsidRDefault="00BF063B" w:rsidP="00D72116">
      <w:pPr>
        <w:pStyle w:val="Pagrindinistekstas"/>
        <w:ind w:right="-42"/>
        <w:jc w:val="both"/>
        <w:rPr>
          <w:b w:val="0"/>
          <w:sz w:val="24"/>
          <w:szCs w:val="24"/>
        </w:rPr>
      </w:pPr>
      <w:r>
        <w:rPr>
          <w:b w:val="0"/>
          <w:sz w:val="24"/>
          <w:szCs w:val="24"/>
        </w:rPr>
        <w:t xml:space="preserve">                   Savivaldybės meras Antanas Černeckis: atsakydamas į Tarybos nario Viktoro Krajino išsakytą nuomonę dėl akmens anglies, noriu atkreipti dėmesį, kad ši kuro rūšis nėra uždrausta. To, ką leidžia valstybė, mes negalime uždrausti. </w:t>
      </w:r>
    </w:p>
    <w:p w14:paraId="494B05C3" w14:textId="26D90621" w:rsidR="00BF063B" w:rsidRDefault="00BF063B" w:rsidP="00D72116">
      <w:pPr>
        <w:pStyle w:val="Pagrindinistekstas"/>
        <w:ind w:right="-42"/>
        <w:jc w:val="both"/>
        <w:rPr>
          <w:b w:val="0"/>
          <w:sz w:val="24"/>
          <w:szCs w:val="24"/>
        </w:rPr>
      </w:pPr>
      <w:r>
        <w:rPr>
          <w:b w:val="0"/>
          <w:sz w:val="24"/>
          <w:szCs w:val="24"/>
        </w:rPr>
        <w:t xml:space="preserve">                   Tarybos narys Alfredas Mockus: Tarybos nario Viktoro Krajino pastebėjimas geras, nes Visuomenės sveikatos centro ataskaitose matome, kad Rietavo savivaldybėje didelis oro užterštumas. Kadangi gyventoj</w:t>
      </w:r>
      <w:r w:rsidR="006D3ECA">
        <w:rPr>
          <w:b w:val="0"/>
          <w:sz w:val="24"/>
          <w:szCs w:val="24"/>
        </w:rPr>
        <w:t>a</w:t>
      </w:r>
      <w:r>
        <w:rPr>
          <w:b w:val="0"/>
          <w:sz w:val="24"/>
          <w:szCs w:val="24"/>
        </w:rPr>
        <w:t xml:space="preserve">i apie tai nebuvo informuoti iš anksto, </w:t>
      </w:r>
      <w:r w:rsidR="006D3ECA">
        <w:rPr>
          <w:b w:val="0"/>
          <w:sz w:val="24"/>
          <w:szCs w:val="24"/>
        </w:rPr>
        <w:t>tokio sprendimo, kad išbraukiame akmens anglį, negalime. Kitas dalykas, į ką atkreipė dėmesį kai kurie Tarybos nariai, briketų kaina nurodyta per maža. Peržiūrėjau kainas, ir be 400 Eur paletės briketų nenupirksime. Paletėje yra 960 kg. Siūlau padidinti briketų kompensavimo kainą iki 400 Eur.</w:t>
      </w:r>
    </w:p>
    <w:p w14:paraId="6ECCE598" w14:textId="267E4C5B" w:rsidR="006D3ECA" w:rsidRDefault="006D3ECA" w:rsidP="00D72116">
      <w:pPr>
        <w:pStyle w:val="Pagrindinistekstas"/>
        <w:ind w:right="-42"/>
        <w:jc w:val="both"/>
        <w:rPr>
          <w:b w:val="0"/>
          <w:sz w:val="24"/>
          <w:szCs w:val="24"/>
        </w:rPr>
      </w:pPr>
      <w:r>
        <w:rPr>
          <w:b w:val="0"/>
          <w:sz w:val="24"/>
          <w:szCs w:val="24"/>
        </w:rPr>
        <w:t xml:space="preserve">                   Socialinių reikalų ir civilinės metrikacijos skyriaus vedėja Jolita Alseikienė: žinome, kad situacija šiuo metu keičiasi labai greitai. Sprendimo rengimo metu kaina buvo tokia, kokia nurodyta sprendimo projekte. Jeigu pakelsime ją, po dviejų savaičių</w:t>
      </w:r>
      <w:r w:rsidR="004635A3">
        <w:rPr>
          <w:b w:val="0"/>
          <w:sz w:val="24"/>
          <w:szCs w:val="24"/>
        </w:rPr>
        <w:t xml:space="preserve"> kaina vėl gali šoktelėti. Kaimyninėse savivaldybėse siūlomos panašios kainos. </w:t>
      </w:r>
    </w:p>
    <w:p w14:paraId="56441407" w14:textId="7E5D7AA8" w:rsidR="004635A3" w:rsidRDefault="004635A3" w:rsidP="00D72116">
      <w:pPr>
        <w:pStyle w:val="Pagrindinistekstas"/>
        <w:ind w:right="-42"/>
        <w:jc w:val="both"/>
        <w:rPr>
          <w:b w:val="0"/>
          <w:sz w:val="24"/>
          <w:szCs w:val="24"/>
        </w:rPr>
      </w:pPr>
      <w:r>
        <w:rPr>
          <w:b w:val="0"/>
          <w:sz w:val="24"/>
          <w:szCs w:val="24"/>
        </w:rPr>
        <w:t xml:space="preserve">                    Savivaldybės meras Antanas Černeckis: nekorektiška, kai apklausiame, nustatome kainas ir po to vieną kuro rūšį išskiriame iš kitų. </w:t>
      </w:r>
    </w:p>
    <w:p w14:paraId="633789B9" w14:textId="19F74D53" w:rsidR="004635A3" w:rsidRDefault="004635A3" w:rsidP="00D72116">
      <w:pPr>
        <w:pStyle w:val="Pagrindinistekstas"/>
        <w:ind w:right="-42"/>
        <w:jc w:val="both"/>
        <w:rPr>
          <w:b w:val="0"/>
          <w:sz w:val="24"/>
          <w:szCs w:val="24"/>
        </w:rPr>
      </w:pPr>
      <w:r>
        <w:rPr>
          <w:b w:val="0"/>
          <w:sz w:val="24"/>
          <w:szCs w:val="24"/>
        </w:rPr>
        <w:t xml:space="preserve">                   Socialinių reikalų ir civilinės metrikacijos skyriaus vedėja Jolita Alseikienė: grįžtant prie akmens anglies, atkreipiu dėmesį, kad tokia kuro rūšimi kūrenasi vienetai gyventojų. </w:t>
      </w:r>
    </w:p>
    <w:p w14:paraId="3F5E1BBB" w14:textId="742FB111" w:rsidR="004635A3" w:rsidRDefault="004635A3" w:rsidP="00D72116">
      <w:pPr>
        <w:pStyle w:val="Pagrindinistekstas"/>
        <w:ind w:right="-42"/>
        <w:jc w:val="both"/>
        <w:rPr>
          <w:b w:val="0"/>
          <w:sz w:val="24"/>
          <w:szCs w:val="24"/>
        </w:rPr>
      </w:pPr>
      <w:r>
        <w:rPr>
          <w:b w:val="0"/>
          <w:sz w:val="24"/>
          <w:szCs w:val="24"/>
        </w:rPr>
        <w:t xml:space="preserve">                   Savivaldybės meras Antanas Černeckis: gali būti, kad prie kompensacijų kainų turėsime sugrįžti, jeigu kainos tokiais šuoliais augs. </w:t>
      </w:r>
    </w:p>
    <w:p w14:paraId="64A8C7FE" w14:textId="684A46A8" w:rsidR="009448D9" w:rsidRDefault="009448D9" w:rsidP="00D72116">
      <w:pPr>
        <w:pStyle w:val="Pagrindinistekstas"/>
        <w:ind w:right="-42"/>
        <w:jc w:val="both"/>
        <w:rPr>
          <w:b w:val="0"/>
          <w:sz w:val="24"/>
          <w:szCs w:val="24"/>
        </w:rPr>
      </w:pPr>
      <w:r>
        <w:rPr>
          <w:b w:val="0"/>
          <w:sz w:val="24"/>
          <w:szCs w:val="24"/>
        </w:rPr>
        <w:t xml:space="preserve">                   </w:t>
      </w:r>
      <w:bookmarkStart w:id="9" w:name="_Hlk114665391"/>
      <w:r>
        <w:rPr>
          <w:b w:val="0"/>
          <w:sz w:val="24"/>
          <w:szCs w:val="24"/>
        </w:rPr>
        <w:t xml:space="preserve">Tarybos narys Mindaugas Litvinas: </w:t>
      </w:r>
      <w:bookmarkEnd w:id="9"/>
      <w:r>
        <w:rPr>
          <w:b w:val="0"/>
          <w:sz w:val="24"/>
          <w:szCs w:val="24"/>
        </w:rPr>
        <w:t>1.1. papunktyje išskirtos transportavimo išlaidos, kituose papunkčiuose to nėra.</w:t>
      </w:r>
    </w:p>
    <w:p w14:paraId="048578FF" w14:textId="09705E8F" w:rsidR="009448D9" w:rsidRDefault="009448D9" w:rsidP="00D72116">
      <w:pPr>
        <w:pStyle w:val="Pagrindinistekstas"/>
        <w:ind w:right="-42"/>
        <w:jc w:val="both"/>
        <w:rPr>
          <w:b w:val="0"/>
          <w:sz w:val="24"/>
          <w:szCs w:val="24"/>
        </w:rPr>
      </w:pPr>
      <w:r>
        <w:rPr>
          <w:b w:val="0"/>
          <w:sz w:val="24"/>
          <w:szCs w:val="24"/>
        </w:rPr>
        <w:t xml:space="preserve">                   Socialinių reikalų ir civilinės metrikacijos skyriaus vedėja Jolita Alseikienė: taip nurodyta urėdijos skelbime.</w:t>
      </w:r>
    </w:p>
    <w:p w14:paraId="36E84421" w14:textId="697738B4" w:rsidR="009448D9" w:rsidRDefault="009448D9" w:rsidP="00D72116">
      <w:pPr>
        <w:pStyle w:val="Pagrindinistekstas"/>
        <w:ind w:right="-42"/>
        <w:jc w:val="both"/>
        <w:rPr>
          <w:b w:val="0"/>
          <w:sz w:val="24"/>
          <w:szCs w:val="24"/>
        </w:rPr>
      </w:pPr>
      <w:r>
        <w:rPr>
          <w:b w:val="0"/>
          <w:sz w:val="24"/>
          <w:szCs w:val="24"/>
        </w:rPr>
        <w:t xml:space="preserve">                   Tarybos narys Mindaugas Litvinas: siūlau prie briketų įrašyti „medžio granulės“, nes kitu atveju negalės kompensuoti. </w:t>
      </w:r>
    </w:p>
    <w:p w14:paraId="1DC73DF7" w14:textId="709B88FB" w:rsidR="009448D9" w:rsidRDefault="009448D9" w:rsidP="00D72116">
      <w:pPr>
        <w:pStyle w:val="Pagrindinistekstas"/>
        <w:ind w:right="-42"/>
        <w:jc w:val="both"/>
        <w:rPr>
          <w:b w:val="0"/>
          <w:sz w:val="24"/>
          <w:szCs w:val="24"/>
        </w:rPr>
      </w:pPr>
      <w:r>
        <w:rPr>
          <w:b w:val="0"/>
          <w:sz w:val="24"/>
          <w:szCs w:val="24"/>
        </w:rPr>
        <w:t xml:space="preserve">                   Savivaldybės meras Antanas Černeckis: galima įrašyti skliausteliuose.</w:t>
      </w:r>
      <w:r w:rsidR="00DB57CF">
        <w:rPr>
          <w:b w:val="0"/>
          <w:sz w:val="24"/>
          <w:szCs w:val="24"/>
        </w:rPr>
        <w:t xml:space="preserve"> Gyventojams bus aiškiau. </w:t>
      </w:r>
    </w:p>
    <w:p w14:paraId="0B496F9B" w14:textId="77777777" w:rsidR="00B35248" w:rsidRDefault="00DB57CF" w:rsidP="00D72116">
      <w:pPr>
        <w:pStyle w:val="Pagrindinistekstas"/>
        <w:ind w:right="-42"/>
        <w:jc w:val="both"/>
        <w:rPr>
          <w:b w:val="0"/>
          <w:sz w:val="24"/>
          <w:szCs w:val="24"/>
        </w:rPr>
      </w:pPr>
      <w:r>
        <w:rPr>
          <w:b w:val="0"/>
          <w:sz w:val="24"/>
          <w:szCs w:val="24"/>
        </w:rPr>
        <w:t xml:space="preserve">                   Tarybos narys Viktoras Krajinas: lieku prie savo nuomonės. </w:t>
      </w:r>
      <w:r w:rsidR="00B35248">
        <w:rPr>
          <w:b w:val="0"/>
          <w:sz w:val="24"/>
          <w:szCs w:val="24"/>
        </w:rPr>
        <w:t xml:space="preserve">Vis pabrėžiame, kad toks įstatymas, o Vilniuje šis įstatymas negalioja? Mes neuždraudžiame, tik nekompensuosime. Ateityje, kaip minėjo meras, reikės pagalvoti apie šio sprendimo keitimą. Manau, kad reikėtų pasvarstyti, gal reikia kompensuoti ne konkrečią sumą, o „procentaliai“. </w:t>
      </w:r>
    </w:p>
    <w:p w14:paraId="4DBC4091" w14:textId="77777777" w:rsidR="00CA4A87" w:rsidRDefault="00B35248" w:rsidP="00D72116">
      <w:pPr>
        <w:pStyle w:val="Pagrindinistekstas"/>
        <w:ind w:right="-42"/>
        <w:jc w:val="both"/>
        <w:rPr>
          <w:b w:val="0"/>
          <w:sz w:val="24"/>
          <w:szCs w:val="24"/>
        </w:rPr>
      </w:pPr>
      <w:r>
        <w:rPr>
          <w:b w:val="0"/>
          <w:sz w:val="24"/>
          <w:szCs w:val="24"/>
        </w:rPr>
        <w:t xml:space="preserve">                   Savivaldybės meras Antanas Černeckis: noriu atkreipti dėmesį, kad kompensacijos priklauso nuo to, kiek joms lėšų skirs valstybė. </w:t>
      </w:r>
    </w:p>
    <w:p w14:paraId="19E2F5A7" w14:textId="4F23AE12" w:rsidR="00DB57CF" w:rsidRDefault="00CA4A87" w:rsidP="00D72116">
      <w:pPr>
        <w:pStyle w:val="Pagrindinistekstas"/>
        <w:ind w:right="-42"/>
        <w:jc w:val="both"/>
        <w:rPr>
          <w:b w:val="0"/>
          <w:sz w:val="24"/>
          <w:szCs w:val="24"/>
        </w:rPr>
      </w:pPr>
      <w:r>
        <w:rPr>
          <w:b w:val="0"/>
          <w:sz w:val="24"/>
          <w:szCs w:val="24"/>
        </w:rPr>
        <w:t xml:space="preserve">                   Socialinių reikalų ir civilinės metrikacijos skyriaus vedėja Jolita Alseikienė: kaina reikalinga tam, kad skaičiuodami kompensaciją, galėtume įvesti atitinkamos rūšies kuro kainą. Pati kompensacija skaičiuojama iš daugelio dalykų: deklaruotos pajamos, valstybės remiamos pajamos, darbo užmokestis ir pan. Priklauso ir nuo būsto ploto, statybos metų. </w:t>
      </w:r>
    </w:p>
    <w:p w14:paraId="26D9D6AF" w14:textId="3D3D762A" w:rsidR="00CA4A87" w:rsidRDefault="00CA4A87" w:rsidP="00D72116">
      <w:pPr>
        <w:pStyle w:val="Pagrindinistekstas"/>
        <w:ind w:right="-42"/>
        <w:jc w:val="both"/>
        <w:rPr>
          <w:b w:val="0"/>
          <w:sz w:val="24"/>
          <w:szCs w:val="24"/>
        </w:rPr>
      </w:pPr>
      <w:r>
        <w:rPr>
          <w:b w:val="0"/>
          <w:sz w:val="24"/>
          <w:szCs w:val="24"/>
        </w:rPr>
        <w:t xml:space="preserve">                   Tarybos narys Alfredas Mockus: siūlau įrašyti 1.3. papunktyje „medžio granulės“ ir pakeisti kainą – 400 Eur. </w:t>
      </w:r>
    </w:p>
    <w:p w14:paraId="79EAEF50" w14:textId="204E1AE6" w:rsidR="00CA4A87" w:rsidRDefault="00CA4A87" w:rsidP="00D72116">
      <w:pPr>
        <w:pStyle w:val="Pagrindinistekstas"/>
        <w:ind w:right="-42"/>
        <w:jc w:val="both"/>
        <w:rPr>
          <w:b w:val="0"/>
          <w:sz w:val="24"/>
          <w:szCs w:val="24"/>
        </w:rPr>
      </w:pPr>
      <w:r>
        <w:rPr>
          <w:b w:val="0"/>
          <w:sz w:val="24"/>
          <w:szCs w:val="24"/>
        </w:rPr>
        <w:t xml:space="preserve">                   Savivaldybės meras Antanas Černeckis: nesutinku dėl kainos padidinimo, nes tokiu atveju turime iš naujo daryti apklausą.</w:t>
      </w:r>
    </w:p>
    <w:p w14:paraId="6F6AA951" w14:textId="312FD4D2" w:rsidR="00CA4A87" w:rsidRDefault="00CA4A87" w:rsidP="00D72116">
      <w:pPr>
        <w:pStyle w:val="Pagrindinistekstas"/>
        <w:ind w:right="-42"/>
        <w:jc w:val="both"/>
        <w:rPr>
          <w:b w:val="0"/>
          <w:sz w:val="24"/>
          <w:szCs w:val="24"/>
        </w:rPr>
      </w:pPr>
      <w:r>
        <w:rPr>
          <w:b w:val="0"/>
          <w:sz w:val="24"/>
          <w:szCs w:val="24"/>
        </w:rPr>
        <w:lastRenderedPageBreak/>
        <w:t xml:space="preserve">                   Tarybos narys Juozas Barsteiga klausė, kokias maždaug kompensacijas gauna gyventojai?</w:t>
      </w:r>
    </w:p>
    <w:p w14:paraId="13045322" w14:textId="78E466EA" w:rsidR="00CA4A87" w:rsidRDefault="00CA4A87" w:rsidP="00D72116">
      <w:pPr>
        <w:pStyle w:val="Pagrindinistekstas"/>
        <w:ind w:right="-42"/>
        <w:jc w:val="both"/>
        <w:rPr>
          <w:b w:val="0"/>
          <w:sz w:val="24"/>
          <w:szCs w:val="24"/>
        </w:rPr>
      </w:pPr>
      <w:r>
        <w:rPr>
          <w:b w:val="0"/>
          <w:sz w:val="24"/>
          <w:szCs w:val="24"/>
        </w:rPr>
        <w:t xml:space="preserve">                   Socialinių reikalų ir civilinės metrikacijos skyriaus vedėja Jolita Alseikienė:</w:t>
      </w:r>
      <w:r w:rsidR="0031406F">
        <w:rPr>
          <w:b w:val="0"/>
          <w:sz w:val="24"/>
          <w:szCs w:val="24"/>
        </w:rPr>
        <w:t xml:space="preserve"> </w:t>
      </w:r>
      <w:r>
        <w:rPr>
          <w:b w:val="0"/>
          <w:sz w:val="24"/>
          <w:szCs w:val="24"/>
        </w:rPr>
        <w:t xml:space="preserve">labai įvairiai – nuo 30 Eur iki 300 Eur. Šiemet </w:t>
      </w:r>
      <w:r w:rsidR="00617F4B">
        <w:rPr>
          <w:b w:val="0"/>
          <w:sz w:val="24"/>
          <w:szCs w:val="24"/>
        </w:rPr>
        <w:t>tikėtina, kas gavo 300 Eur, šiemet gaus</w:t>
      </w:r>
      <w:r w:rsidR="0031406F">
        <w:rPr>
          <w:b w:val="0"/>
          <w:sz w:val="24"/>
          <w:szCs w:val="24"/>
        </w:rPr>
        <w:t xml:space="preserve"> 900 Eur. </w:t>
      </w:r>
    </w:p>
    <w:p w14:paraId="59AAE7D0" w14:textId="0FEFE2EB" w:rsidR="00617F4B" w:rsidRDefault="00617F4B" w:rsidP="00D72116">
      <w:pPr>
        <w:pStyle w:val="Pagrindinistekstas"/>
        <w:ind w:right="-42"/>
        <w:jc w:val="both"/>
        <w:rPr>
          <w:b w:val="0"/>
          <w:sz w:val="24"/>
          <w:szCs w:val="24"/>
        </w:rPr>
      </w:pPr>
      <w:r>
        <w:rPr>
          <w:b w:val="0"/>
          <w:sz w:val="24"/>
          <w:szCs w:val="24"/>
        </w:rPr>
        <w:t xml:space="preserve">                   Tarybos narys Vytautas Blažaitis: siūlau priimti sprendimą, o dėl granulių svarstyti kitą Tarybos posėdį.</w:t>
      </w:r>
    </w:p>
    <w:p w14:paraId="3578FA81" w14:textId="3003CAC4" w:rsidR="00617F4B" w:rsidRDefault="00617F4B" w:rsidP="00D72116">
      <w:pPr>
        <w:pStyle w:val="Pagrindinistekstas"/>
        <w:ind w:right="-42"/>
        <w:jc w:val="both"/>
        <w:rPr>
          <w:b w:val="0"/>
          <w:sz w:val="24"/>
          <w:szCs w:val="24"/>
        </w:rPr>
      </w:pPr>
      <w:r>
        <w:rPr>
          <w:b w:val="0"/>
          <w:sz w:val="24"/>
          <w:szCs w:val="24"/>
        </w:rPr>
        <w:t xml:space="preserve">                    Socialinių reikalų ir civilinės metrikacijos skyriaus vedėja Jolita Alseikienė: kompensaciją išmokame už visą šildymo sezoną. </w:t>
      </w:r>
      <w:r w:rsidR="002A4294">
        <w:rPr>
          <w:b w:val="0"/>
          <w:sz w:val="24"/>
          <w:szCs w:val="24"/>
        </w:rPr>
        <w:t>1.3. papunktį papildysime „granulėmis“.</w:t>
      </w:r>
    </w:p>
    <w:p w14:paraId="509C8568" w14:textId="2EB11E1B" w:rsidR="006C6F5A" w:rsidRPr="001C7D02" w:rsidRDefault="005D2308" w:rsidP="00D72116">
      <w:pPr>
        <w:pStyle w:val="Betarp"/>
        <w:rPr>
          <w:b/>
          <w:bCs/>
          <w:szCs w:val="24"/>
        </w:rPr>
      </w:pPr>
      <w:r>
        <w:t xml:space="preserve">       </w:t>
      </w:r>
      <w:r w:rsidR="006C6F5A" w:rsidRPr="001C7D02">
        <w:rPr>
          <w:bCs/>
          <w:szCs w:val="24"/>
        </w:rPr>
        <w:t xml:space="preserve">Balsuota už pateiktą sprendimo projektą – </w:t>
      </w:r>
      <w:r w:rsidR="008B5173">
        <w:rPr>
          <w:bCs/>
          <w:szCs w:val="24"/>
        </w:rPr>
        <w:t>1</w:t>
      </w:r>
      <w:r w:rsidR="00D677DD">
        <w:rPr>
          <w:bCs/>
          <w:szCs w:val="24"/>
        </w:rPr>
        <w:t>3</w:t>
      </w:r>
      <w:r w:rsidR="008B5173">
        <w:rPr>
          <w:bCs/>
          <w:szCs w:val="24"/>
        </w:rPr>
        <w:t xml:space="preserve"> už</w:t>
      </w:r>
      <w:r w:rsidR="00D677DD">
        <w:rPr>
          <w:bCs/>
          <w:szCs w:val="24"/>
        </w:rPr>
        <w:t>, 2 (Viktoras Krajinas, Alfredas Mockus) susilaikė.</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42F10F73" w14:textId="14106FF0" w:rsidR="006C6F5A" w:rsidRDefault="006C6F5A" w:rsidP="006C6F5A">
      <w:pPr>
        <w:pStyle w:val="Sraopastraipa"/>
        <w:tabs>
          <w:tab w:val="left" w:pos="1276"/>
        </w:tabs>
        <w:ind w:left="0" w:firstLine="993"/>
        <w:contextualSpacing/>
      </w:pPr>
    </w:p>
    <w:p w14:paraId="3C2AF3D8" w14:textId="44525F1C" w:rsidR="00620764" w:rsidRDefault="00620764" w:rsidP="00620764">
      <w:pPr>
        <w:pStyle w:val="Sraopastraipa"/>
        <w:numPr>
          <w:ilvl w:val="0"/>
          <w:numId w:val="6"/>
        </w:numPr>
        <w:tabs>
          <w:tab w:val="left" w:pos="1276"/>
        </w:tabs>
        <w:ind w:left="0" w:firstLine="1134"/>
        <w:contextualSpacing/>
      </w:pPr>
      <w:r>
        <w:t xml:space="preserve"> SVARSTYTA. </w:t>
      </w:r>
      <w:r w:rsidR="00D72116">
        <w:t>Biudžetinės įstaigos Rietavo socialinių paslaugų centro nuostatų patvirtinim</w:t>
      </w:r>
      <w:r>
        <w:t>as.</w:t>
      </w:r>
    </w:p>
    <w:p w14:paraId="5E8A9B1D" w14:textId="0BBA8BA0" w:rsidR="00BC5FA6" w:rsidRPr="00814B32" w:rsidRDefault="00620764" w:rsidP="00BC5FA6">
      <w:pPr>
        <w:ind w:firstLine="567"/>
        <w:rPr>
          <w:szCs w:val="24"/>
        </w:rPr>
      </w:pPr>
      <w:r>
        <w:t xml:space="preserve">      </w:t>
      </w:r>
      <w:r w:rsidR="00BC5FA6">
        <w:t xml:space="preserve">   </w:t>
      </w:r>
      <w:r>
        <w:t xml:space="preserve"> </w:t>
      </w:r>
      <w:r w:rsidR="00D72116">
        <w:t xml:space="preserve">Sveikatos ir socialinės paramos komiteto pirmininkas Saulius Jonušas </w:t>
      </w:r>
      <w:r>
        <w:t>teikė sprendimo projektą – p</w:t>
      </w:r>
      <w:r w:rsidRPr="00620764">
        <w:t xml:space="preserve">atvirtinti </w:t>
      </w:r>
      <w:r w:rsidR="00BC5FA6" w:rsidRPr="00814B32">
        <w:rPr>
          <w:szCs w:val="24"/>
        </w:rPr>
        <w:t>biudžetinės įstaigos Rietavo socialinių paslaugų centro nuostatus (pridedama).</w:t>
      </w:r>
    </w:p>
    <w:p w14:paraId="066D8054" w14:textId="61D8FA84" w:rsidR="00BC5FA6" w:rsidRPr="00843F5A" w:rsidRDefault="00BC5FA6" w:rsidP="00BC5FA6">
      <w:pPr>
        <w:ind w:firstLine="567"/>
        <w:rPr>
          <w:szCs w:val="24"/>
        </w:rPr>
      </w:pPr>
      <w:r>
        <w:rPr>
          <w:szCs w:val="24"/>
        </w:rPr>
        <w:t xml:space="preserve">          </w:t>
      </w:r>
      <w:r w:rsidRPr="00D64830">
        <w:rPr>
          <w:szCs w:val="24"/>
        </w:rPr>
        <w:t xml:space="preserve">Įgalioti biudžetinės įstaigos Rietavo socialinių paslaugų centro direktorę Danutę Stončiuvienę pasirašyti </w:t>
      </w:r>
      <w:r w:rsidRPr="00843F5A">
        <w:rPr>
          <w:szCs w:val="24"/>
        </w:rPr>
        <w:t>naujos redakcijos</w:t>
      </w:r>
      <w:r>
        <w:rPr>
          <w:szCs w:val="24"/>
        </w:rPr>
        <w:t xml:space="preserve"> </w:t>
      </w:r>
      <w:r w:rsidRPr="00D64830">
        <w:rPr>
          <w:szCs w:val="24"/>
        </w:rPr>
        <w:t xml:space="preserve">įstaigos nuostatus ir </w:t>
      </w:r>
      <w:r w:rsidRPr="00843F5A">
        <w:rPr>
          <w:szCs w:val="24"/>
        </w:rPr>
        <w:t>teisės aktų nustatyta tvarka juos įregistruoti Juridinių asmenų registre.</w:t>
      </w:r>
    </w:p>
    <w:p w14:paraId="31E0D35C" w14:textId="2687C2CE" w:rsidR="00BC5FA6" w:rsidRDefault="00BC5FA6" w:rsidP="00BC5FA6">
      <w:pPr>
        <w:ind w:firstLine="567"/>
        <w:rPr>
          <w:szCs w:val="24"/>
        </w:rPr>
      </w:pPr>
      <w:r>
        <w:rPr>
          <w:szCs w:val="24"/>
        </w:rPr>
        <w:t xml:space="preserve">          </w:t>
      </w:r>
      <w:r w:rsidRPr="00843F5A">
        <w:rPr>
          <w:szCs w:val="24"/>
        </w:rPr>
        <w:t>Pripažinti netekusiu galios Rietavo savivaldybės tarybos 2018 m. gruodžio 13 d. sprendimu Nr. T1-197 „Dėl biudžetinės įstaigos Rietavo socialinių paslaugų centro nuostatų patvirtinimo“ patvirtintus biudžetinės įstaigos Rietavo socialinių paslaugų centro nuostatus nuo šio sprendimo 1 punkte nurodytų nuostatų įregistravimo Juridinių asmenų registre dienos.</w:t>
      </w:r>
    </w:p>
    <w:p w14:paraId="452607C5" w14:textId="42A7C05A" w:rsidR="002A4294" w:rsidRDefault="002A4294" w:rsidP="00BC5FA6">
      <w:pPr>
        <w:pStyle w:val="Pagrindiniotekstotrauka"/>
        <w:tabs>
          <w:tab w:val="left" w:pos="1247"/>
          <w:tab w:val="left" w:pos="1843"/>
        </w:tabs>
        <w:rPr>
          <w:bCs/>
          <w:szCs w:val="24"/>
        </w:rPr>
      </w:pPr>
      <w:r>
        <w:rPr>
          <w:bCs/>
          <w:szCs w:val="24"/>
        </w:rPr>
        <w:t xml:space="preserve">       Tarybos narys Alfredas Mockus: manau, kad 35 nuostatų punktas nereikalingas, nes ir taip aišku, koks teisės aktas reglamen</w:t>
      </w:r>
      <w:r w:rsidR="007D44C0">
        <w:rPr>
          <w:bCs/>
          <w:szCs w:val="24"/>
        </w:rPr>
        <w:t xml:space="preserve">tuoja darbo santykius. </w:t>
      </w:r>
    </w:p>
    <w:p w14:paraId="4A978A77" w14:textId="77777777" w:rsidR="007D44C0" w:rsidRDefault="007D44C0" w:rsidP="00BC5FA6">
      <w:pPr>
        <w:pStyle w:val="Pagrindiniotekstotrauka"/>
        <w:tabs>
          <w:tab w:val="left" w:pos="1247"/>
          <w:tab w:val="left" w:pos="1843"/>
        </w:tabs>
        <w:rPr>
          <w:bCs/>
          <w:szCs w:val="24"/>
        </w:rPr>
      </w:pPr>
      <w:r>
        <w:rPr>
          <w:bCs/>
          <w:szCs w:val="24"/>
        </w:rPr>
        <w:t xml:space="preserve">       Dokumentų valdymo ir teisės skyriaus vedėja Jūratė Šedvilaitė: nuostatus tikrino Dokumentų valdymo ir teisės skyriaus teisininkas ir Vyriausybės atstovų įstaigos Vyriausybės atstovo Šiaulių ir Telšių apskrityse darbuotojai. Pastabų dėl perteklinių sąvokų negavome. </w:t>
      </w:r>
    </w:p>
    <w:p w14:paraId="763BC9FF" w14:textId="77777777" w:rsidR="007D44C0" w:rsidRDefault="007D44C0" w:rsidP="00BC5FA6">
      <w:pPr>
        <w:pStyle w:val="Pagrindiniotekstotrauka"/>
        <w:tabs>
          <w:tab w:val="left" w:pos="1247"/>
          <w:tab w:val="left" w:pos="1843"/>
        </w:tabs>
        <w:rPr>
          <w:bCs/>
          <w:szCs w:val="24"/>
        </w:rPr>
      </w:pPr>
      <w:r>
        <w:rPr>
          <w:bCs/>
          <w:szCs w:val="24"/>
        </w:rPr>
        <w:t xml:space="preserve">       Tarybos narys Algimantas Mickus: įstaigos funkcijos aprašytos aptakiai. Darbuotojas apie jas turėtų kažkur pasiskaityti plačiau. </w:t>
      </w:r>
    </w:p>
    <w:p w14:paraId="2D004DBB" w14:textId="77777777" w:rsidR="001D4CEC" w:rsidRDefault="007D44C0" w:rsidP="00BC5FA6">
      <w:pPr>
        <w:pStyle w:val="Pagrindiniotekstotrauka"/>
        <w:tabs>
          <w:tab w:val="left" w:pos="1247"/>
          <w:tab w:val="left" w:pos="1843"/>
        </w:tabs>
        <w:rPr>
          <w:szCs w:val="24"/>
        </w:rPr>
      </w:pPr>
      <w:r>
        <w:rPr>
          <w:bCs/>
          <w:szCs w:val="24"/>
        </w:rPr>
        <w:t xml:space="preserve">       </w:t>
      </w:r>
      <w:r>
        <w:rPr>
          <w:szCs w:val="24"/>
        </w:rPr>
        <w:t xml:space="preserve">Socialinių reikalų ir civilinės metrikacijos skyriaus vedėja Jolita Alseikienė: </w:t>
      </w:r>
      <w:r w:rsidR="001D4CEC">
        <w:rPr>
          <w:szCs w:val="24"/>
        </w:rPr>
        <w:t xml:space="preserve">negalime primityviai surašyti nuostatų. Kiekviena funkcija yra apibrėžta tam tikrų tvarkos aprašų. Ten ir surašyta. </w:t>
      </w:r>
    </w:p>
    <w:p w14:paraId="28C23094" w14:textId="5679365F" w:rsidR="001D4CEC" w:rsidRDefault="001D4CEC" w:rsidP="00BC5FA6">
      <w:pPr>
        <w:pStyle w:val="Pagrindiniotekstotrauka"/>
        <w:tabs>
          <w:tab w:val="left" w:pos="1247"/>
          <w:tab w:val="left" w:pos="1843"/>
        </w:tabs>
        <w:rPr>
          <w:szCs w:val="24"/>
        </w:rPr>
      </w:pPr>
      <w:r>
        <w:rPr>
          <w:szCs w:val="24"/>
        </w:rPr>
        <w:t xml:space="preserve">       Tarybos narys Algimantas Mickus: ar darbuotojas turės pasirašyti, kad su įstaigos nuostatais susipažino?</w:t>
      </w:r>
    </w:p>
    <w:p w14:paraId="388B1317" w14:textId="6A2316C5" w:rsidR="007D44C0" w:rsidRDefault="007D44C0" w:rsidP="00BC5FA6">
      <w:pPr>
        <w:pStyle w:val="Pagrindiniotekstotrauka"/>
        <w:tabs>
          <w:tab w:val="left" w:pos="1247"/>
          <w:tab w:val="left" w:pos="1843"/>
        </w:tabs>
        <w:rPr>
          <w:bCs/>
          <w:szCs w:val="24"/>
        </w:rPr>
      </w:pPr>
      <w:r>
        <w:rPr>
          <w:bCs/>
          <w:szCs w:val="24"/>
        </w:rPr>
        <w:t xml:space="preserve"> </w:t>
      </w:r>
      <w:r w:rsidR="001D4CEC">
        <w:rPr>
          <w:bCs/>
          <w:szCs w:val="24"/>
        </w:rPr>
        <w:t xml:space="preserve">      Dokumentų valdymo ir teisės skyriaus vedėja Jūratė Šedvilaitė: ne, tai nėra pareigybės aprašymas.</w:t>
      </w:r>
    </w:p>
    <w:p w14:paraId="5F2D6A8E" w14:textId="5A22B67A" w:rsidR="001D4CEC" w:rsidRDefault="001D4CEC" w:rsidP="00BC5FA6">
      <w:pPr>
        <w:pStyle w:val="Pagrindiniotekstotrauka"/>
        <w:tabs>
          <w:tab w:val="left" w:pos="1247"/>
          <w:tab w:val="left" w:pos="1843"/>
        </w:tabs>
        <w:rPr>
          <w:bCs/>
          <w:szCs w:val="24"/>
        </w:rPr>
      </w:pPr>
      <w:r>
        <w:rPr>
          <w:bCs/>
          <w:szCs w:val="24"/>
        </w:rPr>
        <w:t xml:space="preserve">       Tarybos narys Alfredas Mockus paantrino, kad nuostatai nuo pareigybių skiriasi. Darbuotojas pasirašo, kai susipažįsta ir sutinka su savo pareigybės aprašymu.</w:t>
      </w:r>
    </w:p>
    <w:p w14:paraId="0AF6EA6C" w14:textId="1E33D2AD" w:rsidR="00620764" w:rsidRPr="001C7D02" w:rsidRDefault="00620764" w:rsidP="00BC5FA6">
      <w:pPr>
        <w:pStyle w:val="Pagrindiniotekstotrauka"/>
        <w:tabs>
          <w:tab w:val="left" w:pos="1247"/>
          <w:tab w:val="left" w:pos="1843"/>
        </w:tabs>
        <w:rPr>
          <w:b/>
          <w:bCs/>
          <w:szCs w:val="24"/>
        </w:rPr>
      </w:pPr>
      <w:r>
        <w:rPr>
          <w:bCs/>
          <w:szCs w:val="24"/>
        </w:rPr>
        <w:t xml:space="preserve">       </w:t>
      </w:r>
      <w:r w:rsidRPr="001C7D02">
        <w:rPr>
          <w:bCs/>
          <w:szCs w:val="24"/>
        </w:rPr>
        <w:t xml:space="preserve">Balsuota už pateiktą sprendimo projektą – </w:t>
      </w:r>
      <w:r>
        <w:rPr>
          <w:bCs/>
          <w:szCs w:val="24"/>
        </w:rPr>
        <w:t>15 už.</w:t>
      </w:r>
    </w:p>
    <w:p w14:paraId="3D8BD68D" w14:textId="43482380" w:rsidR="00620764" w:rsidRDefault="00620764" w:rsidP="00620764">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4186CA6E" w14:textId="6B10AB23" w:rsidR="00620764" w:rsidRDefault="00620764" w:rsidP="00620764">
      <w:pPr>
        <w:pStyle w:val="Sraopastraipa"/>
        <w:tabs>
          <w:tab w:val="left" w:pos="1276"/>
        </w:tabs>
        <w:ind w:left="0"/>
        <w:contextualSpacing/>
      </w:pPr>
    </w:p>
    <w:p w14:paraId="79823AFF" w14:textId="7D2AE2EB" w:rsidR="00620764" w:rsidRDefault="00620764" w:rsidP="00620764">
      <w:pPr>
        <w:pStyle w:val="Sraopastraipa"/>
        <w:numPr>
          <w:ilvl w:val="0"/>
          <w:numId w:val="6"/>
        </w:numPr>
        <w:tabs>
          <w:tab w:val="left" w:pos="1276"/>
        </w:tabs>
        <w:ind w:left="0" w:firstLine="1134"/>
        <w:contextualSpacing/>
      </w:pPr>
      <w:r>
        <w:t xml:space="preserve"> SVARSTYTA. </w:t>
      </w:r>
      <w:r w:rsidR="00BC5FA6">
        <w:t>Teisės atlikti centrinės perkančiosios organizacijos funkcijas Rietavo savivaldybės administracijai suteikim</w:t>
      </w:r>
      <w:r>
        <w:t>as.</w:t>
      </w:r>
    </w:p>
    <w:p w14:paraId="4F55B385" w14:textId="288DF849" w:rsidR="00BC5FA6" w:rsidRPr="00C07F06" w:rsidRDefault="00620764" w:rsidP="00BC5FA6">
      <w:pPr>
        <w:rPr>
          <w:b/>
        </w:rPr>
      </w:pPr>
      <w:r>
        <w:t xml:space="preserve">       </w:t>
      </w:r>
      <w:r w:rsidR="00BC5FA6">
        <w:t xml:space="preserve">Ūkio plėtros ir ekologijos komiteto pirmininkas Albinas Maslauskas </w:t>
      </w:r>
      <w:r>
        <w:t xml:space="preserve">teikė sprendimo projektą – </w:t>
      </w:r>
      <w:r w:rsidR="00BC5FA6">
        <w:t>s</w:t>
      </w:r>
      <w:r w:rsidR="00BC5FA6" w:rsidRPr="00C07F06">
        <w:rPr>
          <w:bCs/>
        </w:rPr>
        <w:t xml:space="preserve">uteikti teisę </w:t>
      </w:r>
      <w:r w:rsidR="00BC5FA6">
        <w:rPr>
          <w:bCs/>
        </w:rPr>
        <w:t>Rietavo</w:t>
      </w:r>
      <w:r w:rsidR="00BC5FA6" w:rsidRPr="00C07F06">
        <w:rPr>
          <w:bCs/>
        </w:rPr>
        <w:t xml:space="preserve"> savivaldybės administracijai atlikti centrinės perkančiosios organizacijos (toliau – </w:t>
      </w:r>
      <w:r w:rsidR="00BC5FA6">
        <w:rPr>
          <w:bCs/>
        </w:rPr>
        <w:t xml:space="preserve">Rietavo savivaldybės </w:t>
      </w:r>
      <w:r w:rsidR="00BC5FA6" w:rsidRPr="00C07F06">
        <w:rPr>
          <w:bCs/>
        </w:rPr>
        <w:t>CPO) funkcijas.</w:t>
      </w:r>
    </w:p>
    <w:p w14:paraId="25D4DE38" w14:textId="72A5BDA5" w:rsidR="00BC5FA6" w:rsidRPr="00C07F06" w:rsidRDefault="00BC5FA6" w:rsidP="00BC5FA6">
      <w:pPr>
        <w:rPr>
          <w:b/>
        </w:rPr>
      </w:pPr>
      <w:r>
        <w:t xml:space="preserve">       </w:t>
      </w:r>
      <w:r w:rsidRPr="00C07F06">
        <w:rPr>
          <w:bCs/>
        </w:rPr>
        <w:t xml:space="preserve">Pavesti </w:t>
      </w:r>
      <w:r w:rsidRPr="00357C86">
        <w:rPr>
          <w:bCs/>
        </w:rPr>
        <w:t xml:space="preserve">Rietavo savivaldybės </w:t>
      </w:r>
      <w:r w:rsidRPr="00C07F06">
        <w:rPr>
          <w:bCs/>
        </w:rPr>
        <w:t xml:space="preserve">CPO nuo 2023 m. sausio 1 d. teikti </w:t>
      </w:r>
      <w:r>
        <w:rPr>
          <w:bCs/>
        </w:rPr>
        <w:t xml:space="preserve">centralizuotų </w:t>
      </w:r>
      <w:r w:rsidRPr="00C07F06">
        <w:rPr>
          <w:bCs/>
        </w:rPr>
        <w:t xml:space="preserve">pirkimų veiklos paslaugas </w:t>
      </w:r>
      <w:r>
        <w:rPr>
          <w:bCs/>
        </w:rPr>
        <w:t>Rietavo</w:t>
      </w:r>
      <w:r w:rsidRPr="00C07F06">
        <w:rPr>
          <w:bCs/>
        </w:rPr>
        <w:t xml:space="preserve"> savivaldybės biudžetinėms įstaigoms ir viešosioms įstaigoms, kurių savininkė </w:t>
      </w:r>
      <w:r>
        <w:rPr>
          <w:bCs/>
        </w:rPr>
        <w:t xml:space="preserve">arba dalininkė, turinti daugiau kaip pusę balsų visuotiniame dalininkų susirinkime, </w:t>
      </w:r>
      <w:r w:rsidRPr="00C07F06">
        <w:rPr>
          <w:bCs/>
        </w:rPr>
        <w:t xml:space="preserve">yra </w:t>
      </w:r>
      <w:r>
        <w:rPr>
          <w:bCs/>
        </w:rPr>
        <w:t>Rietavo</w:t>
      </w:r>
      <w:r w:rsidRPr="00C07F06">
        <w:rPr>
          <w:bCs/>
        </w:rPr>
        <w:t xml:space="preserve"> savivaldybė (toliau – Įstaigos).</w:t>
      </w:r>
    </w:p>
    <w:p w14:paraId="725DC935" w14:textId="5BF831E6" w:rsidR="00BC5FA6" w:rsidRPr="00C07F06" w:rsidRDefault="00BC5FA6" w:rsidP="00BC5FA6">
      <w:pPr>
        <w:rPr>
          <w:b/>
        </w:rPr>
      </w:pPr>
      <w:r>
        <w:lastRenderedPageBreak/>
        <w:t xml:space="preserve">        </w:t>
      </w:r>
      <w:r w:rsidRPr="00C07F06">
        <w:rPr>
          <w:bCs/>
        </w:rPr>
        <w:t xml:space="preserve">Įpareigoti </w:t>
      </w:r>
      <w:r>
        <w:rPr>
          <w:bCs/>
        </w:rPr>
        <w:t>Rietavo</w:t>
      </w:r>
      <w:r w:rsidRPr="00C07F06">
        <w:rPr>
          <w:bCs/>
        </w:rPr>
        <w:t xml:space="preserve"> savivaldybės administracijos direktorių ir Įstaigų vadovus Lietuvos Respublikos teisės aktų nustatyta tvarka atlikti visus veiksmus, reikalingus įgyvendinant Lietuvos Respublikos viešųjų pirkimų įstatymo reikalavimus ir šio sprendimo 2 punktą. </w:t>
      </w:r>
    </w:p>
    <w:p w14:paraId="12FCDF4E" w14:textId="1DFE7F7D" w:rsidR="00BC5FA6" w:rsidRPr="00C07F06" w:rsidRDefault="00BC5FA6" w:rsidP="00BC5FA6">
      <w:pPr>
        <w:rPr>
          <w:bCs/>
        </w:rPr>
      </w:pPr>
      <w:r>
        <w:rPr>
          <w:bCs/>
        </w:rPr>
        <w:t xml:space="preserve">        </w:t>
      </w:r>
      <w:r w:rsidRPr="00C07F06">
        <w:rPr>
          <w:bCs/>
        </w:rPr>
        <w:t>Įpareigoti Įstaigų vadovus, nepriklausomai nuo to, ar Įstaigos per einamuosius finansinius metus prekėms, paslaugoms ir darbams įsigyti sudaromų sutarčių bendra vertė neviršija 30 000 Eur (trisdešimt tūkstančių eurų) (be pridėtinės vertės mokesčio), pirkimus, kurių sutarties vertė viršija 15 000 Eur (penkiolika tūkstančių eurų) (be pridėtinės vertės mokesčio), atlikti Lietuvos Respublikos viešųjų pirkimų įstatymo 82 straipsnio 1 dalyje nurodytu būdu.</w:t>
      </w:r>
    </w:p>
    <w:p w14:paraId="0A0F804A" w14:textId="71964B88" w:rsidR="00BC5FA6" w:rsidRDefault="00BC5FA6" w:rsidP="00BC5FA6">
      <w:r>
        <w:rPr>
          <w:bCs/>
        </w:rPr>
        <w:t xml:space="preserve">       </w:t>
      </w:r>
      <w:r w:rsidRPr="00F65A1C">
        <w:rPr>
          <w:bCs/>
        </w:rPr>
        <w:t xml:space="preserve">Pavesti </w:t>
      </w:r>
      <w:r>
        <w:rPr>
          <w:bCs/>
        </w:rPr>
        <w:t xml:space="preserve">Rietavo </w:t>
      </w:r>
      <w:r w:rsidRPr="00F65A1C">
        <w:rPr>
          <w:bCs/>
        </w:rPr>
        <w:t>savivaldybės administracijai, kaip centrinei perkančiajai organizacijai, įsirašyti į Viešųjų pirkimų tarnybos administruojamą ir viešai skelbiamą centrinių perkančiųjų organizacijų sąrašą.</w:t>
      </w:r>
    </w:p>
    <w:p w14:paraId="1A6CA014" w14:textId="0314BA6A" w:rsidR="00620764" w:rsidRPr="001C7D02" w:rsidRDefault="00620764" w:rsidP="00F45792">
      <w:pPr>
        <w:ind w:firstLine="709"/>
        <w:rPr>
          <w:b/>
          <w:bCs/>
          <w:szCs w:val="24"/>
        </w:rPr>
      </w:pPr>
      <w:r>
        <w:rPr>
          <w:szCs w:val="24"/>
        </w:rPr>
        <w:t xml:space="preserve"> </w:t>
      </w:r>
      <w:r w:rsidR="00F45792">
        <w:rPr>
          <w:szCs w:val="24"/>
        </w:rPr>
        <w:t xml:space="preserve">       </w:t>
      </w:r>
      <w:r w:rsidRPr="001C7D02">
        <w:rPr>
          <w:bCs/>
          <w:szCs w:val="24"/>
        </w:rPr>
        <w:t xml:space="preserve">Balsuota už pateiktą sprendimo projektą – </w:t>
      </w:r>
      <w:r>
        <w:rPr>
          <w:bCs/>
          <w:szCs w:val="24"/>
        </w:rPr>
        <w:t>15 už.</w:t>
      </w:r>
    </w:p>
    <w:p w14:paraId="5445D357" w14:textId="77777777" w:rsidR="00620764" w:rsidRDefault="00620764" w:rsidP="00620764">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5B42048D" w14:textId="77777777" w:rsidR="00620764" w:rsidRDefault="00620764" w:rsidP="00CD1C63">
      <w:pPr>
        <w:pStyle w:val="Sraopastraipa"/>
        <w:tabs>
          <w:tab w:val="left" w:pos="1276"/>
        </w:tabs>
        <w:ind w:left="0" w:firstLine="993"/>
        <w:contextualSpacing/>
      </w:pPr>
    </w:p>
    <w:p w14:paraId="7F7B46EC" w14:textId="1252B2B0" w:rsidR="00BC5FA6" w:rsidRDefault="00BC5FA6" w:rsidP="00BC5FA6">
      <w:pPr>
        <w:pStyle w:val="Sraopastraipa"/>
        <w:numPr>
          <w:ilvl w:val="0"/>
          <w:numId w:val="6"/>
        </w:numPr>
        <w:tabs>
          <w:tab w:val="left" w:pos="1134"/>
        </w:tabs>
        <w:ind w:left="0" w:firstLine="1134"/>
        <w:contextualSpacing/>
      </w:pPr>
      <w:r>
        <w:t xml:space="preserve"> SVARSTYTA. </w:t>
      </w:r>
      <w:r>
        <w:rPr>
          <w:iCs/>
        </w:rPr>
        <w:t>Viešame aukcione parduodamo Rietavo savivaldybės nekilnojamojo turto ir kitų nekilnojamųjų daiktų sąrašo patvirtinimas.</w:t>
      </w:r>
      <w:r w:rsidR="00620764">
        <w:t xml:space="preserve"> </w:t>
      </w:r>
    </w:p>
    <w:p w14:paraId="2CB1223F" w14:textId="433F2653" w:rsidR="00BC5FA6" w:rsidRDefault="00BC5FA6" w:rsidP="00BC5FA6">
      <w:pPr>
        <w:tabs>
          <w:tab w:val="left" w:pos="0"/>
          <w:tab w:val="left" w:pos="993"/>
          <w:tab w:val="left" w:pos="1134"/>
        </w:tabs>
        <w:ind w:firstLine="844"/>
        <w:rPr>
          <w:szCs w:val="24"/>
          <w:lang w:eastAsia="lt-LT"/>
        </w:rPr>
      </w:pPr>
      <w:r>
        <w:t xml:space="preserve">     Ūkio plėtros ir ekologijos komiteto pirmininkas Albinas Maslauskas teikė sprendimo projektą – p</w:t>
      </w:r>
      <w:r>
        <w:rPr>
          <w:szCs w:val="24"/>
          <w:lang w:eastAsia="lt-LT"/>
        </w:rPr>
        <w:t xml:space="preserve">atvirtinti viešame aukcione parduodamo, </w:t>
      </w:r>
      <w:r>
        <w:t>Savivaldybės funkcijoms vykdyti nereikalingo</w:t>
      </w:r>
      <w:r>
        <w:rPr>
          <w:szCs w:val="24"/>
          <w:lang w:eastAsia="lt-LT"/>
        </w:rPr>
        <w:t xml:space="preserve"> Rietavo savivaldybės nekilnojamojo turto ir kitų nekilnojamųjų daiktų </w:t>
      </w:r>
      <w:r>
        <w:rPr>
          <w:szCs w:val="24"/>
        </w:rPr>
        <w:t>sąrašą  (pridedama).</w:t>
      </w:r>
      <w:r>
        <w:rPr>
          <w:szCs w:val="24"/>
          <w:lang w:eastAsia="lt-LT"/>
        </w:rPr>
        <w:t xml:space="preserve"> </w:t>
      </w:r>
    </w:p>
    <w:p w14:paraId="227B9644" w14:textId="7A4A22F8" w:rsidR="00BC5FA6" w:rsidRDefault="00BC5FA6" w:rsidP="00BC5FA6">
      <w:pPr>
        <w:tabs>
          <w:tab w:val="left" w:pos="0"/>
        </w:tabs>
        <w:ind w:firstLine="868"/>
        <w:rPr>
          <w:szCs w:val="24"/>
          <w:lang w:eastAsia="lt-LT"/>
        </w:rPr>
      </w:pPr>
      <w:r>
        <w:rPr>
          <w:szCs w:val="24"/>
          <w:lang w:eastAsia="lt-LT"/>
        </w:rPr>
        <w:t xml:space="preserve">     Pripažinti netekusiu galios Rietavo savivaldybės tarybos 2021 m. spalio 28 d. sprendimą Nr. T1-154 „Dėl viešame aukcione parduodamo Rietavo savivaldybės nekilnojamojo turto ir kitų nekilnojamųjų daiktų sąrašo patvirtinimo“. </w:t>
      </w:r>
    </w:p>
    <w:p w14:paraId="7CC97636" w14:textId="49F01313" w:rsidR="00BC5FA6" w:rsidRDefault="00F45792" w:rsidP="00CD1C63">
      <w:pPr>
        <w:pStyle w:val="Sraopastraipa"/>
        <w:tabs>
          <w:tab w:val="left" w:pos="1276"/>
        </w:tabs>
        <w:ind w:left="0" w:firstLine="993"/>
        <w:contextualSpacing/>
      </w:pPr>
      <w:r>
        <w:t xml:space="preserve">   Tarybos narys Viktoras Krajinas: įvyko, kaip įvyko, bet kyla klausimas, </w:t>
      </w:r>
      <w:r w:rsidR="00F63EF4">
        <w:t>kur rinksis bendruomenės nariai ir kaip bus su mokyklos stadionu?</w:t>
      </w:r>
    </w:p>
    <w:p w14:paraId="1A18909B" w14:textId="0564D3FD" w:rsidR="00F63EF4" w:rsidRDefault="00F63EF4" w:rsidP="00CD1C63">
      <w:pPr>
        <w:pStyle w:val="Sraopastraipa"/>
        <w:tabs>
          <w:tab w:val="left" w:pos="1276"/>
        </w:tabs>
        <w:ind w:left="0" w:firstLine="993"/>
        <w:contextualSpacing/>
      </w:pPr>
      <w:r>
        <w:t xml:space="preserve">   Savivaldybės meras Antanas Černeckis: kai būna klausimas, paprastai būna ir siūlymas. Privatizuojant reikės gerai pagalvoti</w:t>
      </w:r>
      <w:r w:rsidR="00E37DFD">
        <w:t xml:space="preserve">, ar rasime pirkėją, jeigu parduosime ne visus pastatus ir teritoriją? Tai, be abejo, atsilieps ir į kainą, ir į galimybę parduoti. Galime neparduoti, bet patys žinote, kaip būna su negyvenamais pastatais. Jeigu paliksime medinį pastatą bendruomenei, kaip ji gebės jį išlaikyti ir prižiūrėti? Manau, kad reikės derėtis su pirkėju, kad bendruomenei skirtų patalpą. </w:t>
      </w:r>
    </w:p>
    <w:p w14:paraId="082541EB" w14:textId="39ADC0D3" w:rsidR="0008031C" w:rsidRDefault="0008031C" w:rsidP="00CD1C63">
      <w:pPr>
        <w:pStyle w:val="Sraopastraipa"/>
        <w:tabs>
          <w:tab w:val="left" w:pos="1276"/>
        </w:tabs>
        <w:ind w:left="0" w:firstLine="993"/>
        <w:contextualSpacing/>
      </w:pPr>
      <w:r>
        <w:t xml:space="preserve">  Tarybos narys Jonas Rekašius: man kilo abejonių dėl mokyklos ploto?</w:t>
      </w:r>
    </w:p>
    <w:p w14:paraId="11E5B8F7" w14:textId="2886EA49" w:rsidR="0008031C" w:rsidRDefault="0008031C" w:rsidP="00CD1C63">
      <w:pPr>
        <w:pStyle w:val="Sraopastraipa"/>
        <w:tabs>
          <w:tab w:val="left" w:pos="1276"/>
        </w:tabs>
        <w:ind w:left="0" w:firstLine="993"/>
        <w:contextualSpacing/>
      </w:pPr>
      <w:r>
        <w:t xml:space="preserve">  Savivaldybės meras Antanas Černeckis: ne, nėra klaidų, tai susiję su pavadinimais. Mokyklos bendrabutis yra įvardintas kaip vienas pastatas, t. y. „didžioji“ mokykla ir bendrabutis.</w:t>
      </w:r>
    </w:p>
    <w:p w14:paraId="5AD6C730" w14:textId="15CDFBDC" w:rsidR="00852EC3" w:rsidRDefault="00852EC3" w:rsidP="00CD1C63">
      <w:pPr>
        <w:pStyle w:val="Sraopastraipa"/>
        <w:tabs>
          <w:tab w:val="left" w:pos="1276"/>
        </w:tabs>
        <w:ind w:left="0" w:firstLine="993"/>
        <w:contextualSpacing/>
      </w:pPr>
      <w:r>
        <w:t xml:space="preserve">  Tarybos narys Alfredas Mockus pasiūlė į pirkimo sąlygas įtraukti tam tikrus reikalavimus. Pavyzdžiui, tam tikrą laiką įpareigoti savininką/savininkus suteikti patalpas bendruomenei ir pan.</w:t>
      </w:r>
    </w:p>
    <w:p w14:paraId="1A43EB1C" w14:textId="4EF90743" w:rsidR="00852EC3" w:rsidRDefault="00852EC3" w:rsidP="00CD1C63">
      <w:pPr>
        <w:pStyle w:val="Sraopastraipa"/>
        <w:tabs>
          <w:tab w:val="left" w:pos="1276"/>
        </w:tabs>
        <w:ind w:left="0" w:firstLine="993"/>
        <w:contextualSpacing/>
      </w:pPr>
      <w:r>
        <w:t xml:space="preserve">   Savivaldybės meras Antanas Černeckis: taip, būna tokių atvejų. Labai sudėtinga, bet įmanoma.</w:t>
      </w:r>
    </w:p>
    <w:p w14:paraId="429864C4" w14:textId="7A1C619B" w:rsidR="00852EC3" w:rsidRDefault="00852EC3" w:rsidP="00CD1C63">
      <w:pPr>
        <w:pStyle w:val="Sraopastraipa"/>
        <w:tabs>
          <w:tab w:val="left" w:pos="1276"/>
        </w:tabs>
        <w:ind w:left="0" w:firstLine="993"/>
        <w:contextualSpacing/>
      </w:pPr>
      <w:r>
        <w:t xml:space="preserve">  Tarybos narys Juozas Barsteiga: pastatus reikia parduoti, bet nepamiršti ir bendruomenės. </w:t>
      </w:r>
    </w:p>
    <w:p w14:paraId="0A3CBA91" w14:textId="703E1374" w:rsidR="00BC5FA6" w:rsidRPr="001C7D02" w:rsidRDefault="00BC5FA6" w:rsidP="00BC5FA6">
      <w:pPr>
        <w:rPr>
          <w:b/>
          <w:bCs/>
          <w:szCs w:val="24"/>
        </w:rPr>
      </w:pPr>
      <w:r>
        <w:rPr>
          <w:bCs/>
          <w:szCs w:val="24"/>
        </w:rPr>
        <w:t xml:space="preserve">       </w:t>
      </w:r>
      <w:r w:rsidRPr="001C7D02">
        <w:rPr>
          <w:bCs/>
          <w:szCs w:val="24"/>
        </w:rPr>
        <w:t xml:space="preserve">Balsuota už pateiktą sprendimo projektą – </w:t>
      </w:r>
      <w:r>
        <w:rPr>
          <w:bCs/>
          <w:szCs w:val="24"/>
        </w:rPr>
        <w:t>15 už.</w:t>
      </w:r>
    </w:p>
    <w:p w14:paraId="56CE0FE3" w14:textId="77777777" w:rsidR="00BC5FA6" w:rsidRDefault="00BC5FA6" w:rsidP="00BC5FA6">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5309F0EE" w14:textId="77777777" w:rsidR="00BC5FA6" w:rsidRDefault="00BC5FA6" w:rsidP="00CD1C63">
      <w:pPr>
        <w:pStyle w:val="Sraopastraipa"/>
        <w:tabs>
          <w:tab w:val="left" w:pos="1276"/>
        </w:tabs>
        <w:ind w:left="0" w:firstLine="993"/>
        <w:contextualSpacing/>
      </w:pPr>
    </w:p>
    <w:p w14:paraId="495ED35C" w14:textId="2F7B2A2F" w:rsidR="00BC5FA6" w:rsidRDefault="00BC5FA6" w:rsidP="00BC5FA6">
      <w:pPr>
        <w:pStyle w:val="Sraopastraipa"/>
        <w:numPr>
          <w:ilvl w:val="0"/>
          <w:numId w:val="6"/>
        </w:numPr>
        <w:tabs>
          <w:tab w:val="left" w:pos="1276"/>
        </w:tabs>
        <w:ind w:left="0" w:firstLine="1134"/>
        <w:contextualSpacing/>
      </w:pPr>
      <w:r>
        <w:t xml:space="preserve"> SVARSTYTA.</w:t>
      </w:r>
      <w:r w:rsidRPr="00BC5FA6">
        <w:rPr>
          <w:iCs/>
        </w:rPr>
        <w:t xml:space="preserve"> </w:t>
      </w:r>
      <w:r>
        <w:rPr>
          <w:iCs/>
        </w:rPr>
        <w:t>F</w:t>
      </w:r>
      <w:r w:rsidRPr="00D07D0A">
        <w:rPr>
          <w:iCs/>
        </w:rPr>
        <w:t>iksuotų pajamų mokesčio dydžių ir lengvatų, taikomų įsigyjant verslo liudijimus 2023 metais vykdomai veiklai, patvirtinim</w:t>
      </w:r>
      <w:r>
        <w:t>as.</w:t>
      </w:r>
    </w:p>
    <w:p w14:paraId="3B8CAFC3" w14:textId="3DAFEF7E" w:rsidR="00863C73" w:rsidRDefault="00BC5FA6" w:rsidP="00863C73">
      <w:pPr>
        <w:tabs>
          <w:tab w:val="left" w:pos="1560"/>
        </w:tabs>
        <w:ind w:firstLine="0"/>
        <w:rPr>
          <w:szCs w:val="24"/>
        </w:rPr>
      </w:pPr>
      <w:r>
        <w:t xml:space="preserve">  </w:t>
      </w:r>
      <w:r w:rsidR="00863C73">
        <w:t xml:space="preserve">                  </w:t>
      </w:r>
      <w:r>
        <w:rPr>
          <w:iCs/>
        </w:rPr>
        <w:t xml:space="preserve">Finansų ir ekonomikos komiteto pirmininkas Jonas Eugenijus Bačinskas teikė sprendimo projektą – </w:t>
      </w:r>
      <w:r w:rsidR="00863C73">
        <w:rPr>
          <w:iCs/>
        </w:rPr>
        <w:t>p</w:t>
      </w:r>
      <w:r w:rsidR="00863C73">
        <w:rPr>
          <w:szCs w:val="24"/>
        </w:rPr>
        <w:t xml:space="preserve">atvirtinti </w:t>
      </w:r>
      <w:r w:rsidR="00863C73">
        <w:rPr>
          <w:color w:val="000000"/>
          <w:shd w:val="clear" w:color="auto" w:fill="FFFFFF"/>
        </w:rPr>
        <w:t xml:space="preserve">fiksuotų pajamų mokesčio dydžių, taikomų įsigyjant verslo liudijimus 2023 metais vykdomai veiklai, sąrašą </w:t>
      </w:r>
      <w:r w:rsidR="00863C73">
        <w:rPr>
          <w:szCs w:val="24"/>
        </w:rPr>
        <w:t>(1 priedas).</w:t>
      </w:r>
    </w:p>
    <w:p w14:paraId="1F3F945F" w14:textId="16221693" w:rsidR="00863C73" w:rsidRDefault="00863C73" w:rsidP="00863C73">
      <w:pPr>
        <w:tabs>
          <w:tab w:val="left" w:pos="1560"/>
        </w:tabs>
        <w:ind w:firstLine="0"/>
        <w:rPr>
          <w:szCs w:val="24"/>
        </w:rPr>
      </w:pPr>
      <w:r>
        <w:rPr>
          <w:szCs w:val="24"/>
        </w:rPr>
        <w:t xml:space="preserve">                    Patvirtinti lengvatų, taikomų gyventojams, įsigyjantiems verslo liudijimus 2023 metais, sąrašą (2 priedas).</w:t>
      </w:r>
    </w:p>
    <w:p w14:paraId="652BD3C1" w14:textId="5570709B" w:rsidR="00863C73" w:rsidRPr="00886E58" w:rsidRDefault="00863C73" w:rsidP="00863C73">
      <w:pPr>
        <w:tabs>
          <w:tab w:val="left" w:pos="1560"/>
        </w:tabs>
        <w:ind w:firstLine="0"/>
        <w:rPr>
          <w:szCs w:val="24"/>
        </w:rPr>
      </w:pPr>
      <w:r w:rsidRPr="00886E58">
        <w:rPr>
          <w:szCs w:val="24"/>
        </w:rPr>
        <w:lastRenderedPageBreak/>
        <w:t xml:space="preserve">           </w:t>
      </w:r>
      <w:r>
        <w:rPr>
          <w:szCs w:val="24"/>
        </w:rPr>
        <w:t xml:space="preserve"> </w:t>
      </w:r>
      <w:r w:rsidRPr="00886E58">
        <w:rPr>
          <w:szCs w:val="24"/>
        </w:rPr>
        <w:t xml:space="preserve"> </w:t>
      </w:r>
      <w:r>
        <w:rPr>
          <w:szCs w:val="24"/>
        </w:rPr>
        <w:t xml:space="preserve">       </w:t>
      </w:r>
      <w:r w:rsidRPr="00886E58">
        <w:rPr>
          <w:szCs w:val="24"/>
        </w:rPr>
        <w:t>Pripažinti netekusiu galios Rietavo savivaldybės tarybos 2021 m. lapkričio 25 d. sprendimą Nr. T1-166 ,,Dėl fiksuotų pajamų mokesčio dydžių ir lengvatų, taikomų įsigyjant verslo liudijimus 2023 metais vykdomai veiklai, patvirtinimo“.</w:t>
      </w:r>
    </w:p>
    <w:p w14:paraId="5D678BBF" w14:textId="7CCC1D78" w:rsidR="00863C73" w:rsidRDefault="00863C73" w:rsidP="00863C73">
      <w:pPr>
        <w:tabs>
          <w:tab w:val="left" w:pos="1560"/>
        </w:tabs>
        <w:ind w:left="720" w:firstLine="0"/>
        <w:rPr>
          <w:szCs w:val="24"/>
        </w:rPr>
      </w:pPr>
      <w:r>
        <w:rPr>
          <w:szCs w:val="24"/>
        </w:rPr>
        <w:t xml:space="preserve">       Nustatyti, kad šis sprendimas įsigalioja nuo 2023 m. sausio 1 d.</w:t>
      </w:r>
    </w:p>
    <w:p w14:paraId="3D938BB1" w14:textId="42D5B462" w:rsidR="00E73CBE" w:rsidRDefault="00E73CBE" w:rsidP="00E73CBE">
      <w:pPr>
        <w:tabs>
          <w:tab w:val="left" w:pos="1560"/>
        </w:tabs>
        <w:rPr>
          <w:szCs w:val="24"/>
        </w:rPr>
      </w:pPr>
      <w:r>
        <w:rPr>
          <w:szCs w:val="24"/>
        </w:rPr>
        <w:t xml:space="preserve">       Tarybos narys Juozas Barsteiga paprašė pakomentuoti, ką reiškia sąvoka „neribota teritorija“?</w:t>
      </w:r>
    </w:p>
    <w:p w14:paraId="0A5BAA82" w14:textId="21F1778F" w:rsidR="008D68FA" w:rsidRDefault="00E73CBE" w:rsidP="008D68FA">
      <w:pPr>
        <w:tabs>
          <w:tab w:val="left" w:pos="1560"/>
        </w:tabs>
        <w:rPr>
          <w:szCs w:val="24"/>
        </w:rPr>
      </w:pPr>
      <w:r>
        <w:rPr>
          <w:szCs w:val="24"/>
        </w:rPr>
        <w:t xml:space="preserve">       Finansų skyriaus vyresn. specialistė turtui Vanda Galdikienė:</w:t>
      </w:r>
      <w:r w:rsidR="008D68FA">
        <w:rPr>
          <w:szCs w:val="24"/>
        </w:rPr>
        <w:t xml:space="preserve"> siūlome mažinti tarifus toms veikloms, kurioms vykdyti mūsų Savivaldybėje nėra įsigyjama verslo liudijimų. Veiklas gali vykdyti visoje šalyje. </w:t>
      </w:r>
    </w:p>
    <w:p w14:paraId="47847E84" w14:textId="0D000DBC" w:rsidR="00E5602E" w:rsidRDefault="00E5602E" w:rsidP="008D68FA">
      <w:pPr>
        <w:tabs>
          <w:tab w:val="left" w:pos="1560"/>
        </w:tabs>
        <w:rPr>
          <w:szCs w:val="24"/>
        </w:rPr>
      </w:pPr>
      <w:r>
        <w:rPr>
          <w:szCs w:val="24"/>
        </w:rPr>
        <w:t xml:space="preserve">       Tarybos narys Viktoras Krajinas pajuokavo, kad džiugu, kad nors kažkas pinga.</w:t>
      </w:r>
    </w:p>
    <w:p w14:paraId="1212371C" w14:textId="641164FA" w:rsidR="00863C73" w:rsidRPr="001C7D02" w:rsidRDefault="00863C73" w:rsidP="008D68FA">
      <w:pPr>
        <w:tabs>
          <w:tab w:val="left" w:pos="1560"/>
        </w:tabs>
        <w:rPr>
          <w:b/>
          <w:bCs/>
          <w:szCs w:val="24"/>
        </w:rPr>
      </w:pPr>
      <w:r>
        <w:rPr>
          <w:bCs/>
          <w:szCs w:val="24"/>
        </w:rPr>
        <w:t xml:space="preserve">       </w:t>
      </w:r>
      <w:r w:rsidRPr="001C7D02">
        <w:rPr>
          <w:bCs/>
          <w:szCs w:val="24"/>
        </w:rPr>
        <w:t xml:space="preserve">Balsuota už pateiktą sprendimo projektą – </w:t>
      </w:r>
      <w:r>
        <w:rPr>
          <w:bCs/>
          <w:szCs w:val="24"/>
        </w:rPr>
        <w:t>15 už.</w:t>
      </w:r>
    </w:p>
    <w:p w14:paraId="5FD8EBBC" w14:textId="77777777" w:rsidR="00863C73" w:rsidRDefault="00863C73" w:rsidP="00863C73">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505CBA06" w14:textId="77777777" w:rsidR="00BC5FA6" w:rsidRDefault="00BC5FA6" w:rsidP="00CD1C63">
      <w:pPr>
        <w:pStyle w:val="Sraopastraipa"/>
        <w:tabs>
          <w:tab w:val="left" w:pos="1276"/>
        </w:tabs>
        <w:ind w:left="0" w:firstLine="993"/>
        <w:contextualSpacing/>
      </w:pPr>
    </w:p>
    <w:p w14:paraId="3191A06F" w14:textId="1A413798" w:rsidR="00863C73" w:rsidRPr="00DD4768" w:rsidRDefault="00863C73" w:rsidP="00863C73">
      <w:pPr>
        <w:pStyle w:val="Sraopastraipa"/>
        <w:numPr>
          <w:ilvl w:val="0"/>
          <w:numId w:val="6"/>
        </w:numPr>
        <w:ind w:hanging="126"/>
        <w:contextualSpacing/>
        <w:rPr>
          <w:i/>
        </w:rPr>
      </w:pPr>
      <w:r>
        <w:rPr>
          <w:iCs/>
        </w:rPr>
        <w:t xml:space="preserve"> Savivaldybei nuosavybės teise priklausančio turto ataskaita.</w:t>
      </w:r>
    </w:p>
    <w:p w14:paraId="09770280" w14:textId="61D0173D" w:rsidR="00863C73" w:rsidRDefault="00863C73" w:rsidP="00E5602E">
      <w:pPr>
        <w:ind w:firstLine="1134"/>
        <w:rPr>
          <w:iCs/>
        </w:rPr>
      </w:pPr>
      <w:r w:rsidRPr="00863C73">
        <w:rPr>
          <w:iCs/>
        </w:rPr>
        <w:t>Finansų skyriaus vyresn. specialistė turtui Vanda Galdikienė</w:t>
      </w:r>
      <w:r w:rsidR="00E5602E">
        <w:rPr>
          <w:iCs/>
        </w:rPr>
        <w:t xml:space="preserve">: esame įsipareigoję kasmet rugsėjo mėnesį teikti informaciją apie Savivaldybei nuosavybės teise priklausantį turtą. Jums teikiama susipažinti, kaip naudojamas turtas nuomai, panaudai ir pan. </w:t>
      </w:r>
    </w:p>
    <w:p w14:paraId="07185F72" w14:textId="59A5D31F" w:rsidR="00E5602E" w:rsidRDefault="00E5602E" w:rsidP="00E5602E">
      <w:pPr>
        <w:ind w:firstLine="1134"/>
        <w:rPr>
          <w:iCs/>
        </w:rPr>
      </w:pPr>
      <w:r>
        <w:rPr>
          <w:iCs/>
        </w:rPr>
        <w:t>Tarybos narys Juozas Barsteiga: ataskaitoje matau, kad yra pasibaigusių nuomos sutarčių. Jos pratęstos?</w:t>
      </w:r>
    </w:p>
    <w:p w14:paraId="49A1286C" w14:textId="511BAFB9" w:rsidR="00E5602E" w:rsidRPr="00863C73" w:rsidRDefault="00E5602E" w:rsidP="00E5602E">
      <w:pPr>
        <w:ind w:firstLine="1134"/>
        <w:rPr>
          <w:iCs/>
        </w:rPr>
      </w:pPr>
      <w:r w:rsidRPr="00863C73">
        <w:rPr>
          <w:iCs/>
        </w:rPr>
        <w:t>Finansų skyriaus vyresn. specialistė turtui Vanda Galdikienė</w:t>
      </w:r>
      <w:r>
        <w:rPr>
          <w:iCs/>
        </w:rPr>
        <w:t xml:space="preserve">: taip, sutartys pratęstos 2022 m. </w:t>
      </w:r>
      <w:r w:rsidR="001A3697">
        <w:rPr>
          <w:iCs/>
        </w:rPr>
        <w:t>arba panaikintos.</w:t>
      </w:r>
    </w:p>
    <w:p w14:paraId="5021DF2A" w14:textId="4B5D4631" w:rsidR="00BC5FA6" w:rsidRDefault="00BC5FA6" w:rsidP="00863C73">
      <w:pPr>
        <w:pStyle w:val="Sraopastraipa"/>
        <w:tabs>
          <w:tab w:val="left" w:pos="1276"/>
        </w:tabs>
        <w:ind w:left="1260"/>
        <w:contextualSpacing/>
      </w:pPr>
    </w:p>
    <w:p w14:paraId="66F3340A" w14:textId="6B291CE9" w:rsidR="009D089E" w:rsidRPr="00343CDD" w:rsidRDefault="00863C73" w:rsidP="00863C73">
      <w:pPr>
        <w:pStyle w:val="Sraopastraipa"/>
        <w:numPr>
          <w:ilvl w:val="0"/>
          <w:numId w:val="6"/>
        </w:numPr>
        <w:tabs>
          <w:tab w:val="left" w:pos="1276"/>
        </w:tabs>
        <w:ind w:hanging="126"/>
        <w:contextualSpacing/>
      </w:pPr>
      <w:r>
        <w:t xml:space="preserve"> </w:t>
      </w:r>
      <w:r w:rsidR="009D089E" w:rsidRPr="00343CDD">
        <w:t>Savivaldybės mero informacija.</w:t>
      </w:r>
    </w:p>
    <w:p w14:paraId="429B35BF" w14:textId="77777777" w:rsidR="001A3697"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B40B9D">
        <w:t xml:space="preserve"> </w:t>
      </w:r>
      <w:r w:rsidR="009555ED">
        <w:t xml:space="preserve"> </w:t>
      </w:r>
      <w:r w:rsidR="009D089E" w:rsidRPr="00B12B5D">
        <w:rPr>
          <w:b w:val="0"/>
        </w:rPr>
        <w:t>Savivaldybės meras Antanas Černeckis</w:t>
      </w:r>
      <w:r w:rsidR="001A3697">
        <w:rPr>
          <w:b w:val="0"/>
        </w:rPr>
        <w:t xml:space="preserve"> paprašė UAB „Telšių regiono atliekų tvarkymo centras“ direktorių Vidimantą Domarką pateikti informaciją dėl akcijų pirkimo.</w:t>
      </w:r>
    </w:p>
    <w:p w14:paraId="71C03CC7" w14:textId="09A366D0" w:rsidR="00F6179F" w:rsidRDefault="001A3697" w:rsidP="005A0376">
      <w:pPr>
        <w:pStyle w:val="prastasistinklapis"/>
        <w:shd w:val="clear" w:color="auto" w:fill="FFFFFF"/>
        <w:jc w:val="left"/>
        <w:rPr>
          <w:b w:val="0"/>
        </w:rPr>
      </w:pPr>
      <w:r>
        <w:rPr>
          <w:b w:val="0"/>
        </w:rPr>
        <w:t xml:space="preserve">                   UAB „Telšių regiono atliekų tvarkymo centras“ direktori</w:t>
      </w:r>
      <w:r w:rsidR="00711DB8">
        <w:rPr>
          <w:b w:val="0"/>
        </w:rPr>
        <w:t>us</w:t>
      </w:r>
      <w:r>
        <w:rPr>
          <w:b w:val="0"/>
        </w:rPr>
        <w:t xml:space="preserve"> Vidimantas Domarkas</w:t>
      </w:r>
      <w:r w:rsidR="00267B8D">
        <w:rPr>
          <w:b w:val="0"/>
        </w:rPr>
        <w:t xml:space="preserve">: </w:t>
      </w:r>
      <w:r>
        <w:rPr>
          <w:b w:val="0"/>
        </w:rPr>
        <w:t xml:space="preserve">sprendimus mūsų įmonėje priima akcininkų susirinkimas, t. y. administracijų direktoriai. Klausimas labai svarbus. 5 metus bylinėjamės su UAB „Veistas“ dėl neaiškiai surašytos sutarties. Svarbiausias klausimas – kiek kainuoja paslaugos ir kokios paslaugos teikiamos. Po ginčų gavome pasiūlymą pirkti UAB „Veistas“ akcijas. </w:t>
      </w:r>
      <w:r w:rsidR="00A407A9">
        <w:rPr>
          <w:b w:val="0"/>
        </w:rPr>
        <w:t xml:space="preserve">Akcijų kaina – 200,00 tūkst. Eur. Samdėme verslo vertintoją. Jis įmonės akcija įvertino 100,00 tūkst. Eur. Kyla klausimas, ar verta pirkti akcijas tokia kaina? Kiekvienais metais mūsų įmonė teisinėms paslaugoms išleidžia apie 40,00 tūkst. Eur. Ir dabar Klaipėdos teisme yra byla, kuria UAB „Veistas“ nori, kad būtų pakeltas paslaugų įkainis 10,00 Eur. Ką tai reiškia? Tai reiškia, kad UAB „Telšių regiono atliekų tvarkymo centras“ turės bendrovei sumokėti papildomai 285,00 tūkst. Eur. Derybų metu bylas sustabdėme, bet nenutraukėme. </w:t>
      </w:r>
      <w:r w:rsidR="004210BA">
        <w:rPr>
          <w:b w:val="0"/>
        </w:rPr>
        <w:t>Kad bylas laimėsime, mažai tikėtina</w:t>
      </w:r>
      <w:r>
        <w:rPr>
          <w:b w:val="0"/>
        </w:rPr>
        <w:t xml:space="preserve">. </w:t>
      </w:r>
      <w:r w:rsidR="004210BA">
        <w:rPr>
          <w:b w:val="0"/>
        </w:rPr>
        <w:t>Kalbėjausi su bendrovės darbuotojais, problemų yra: technika nudėvėta, bet įranga veikia. Kokia perspektyva, jeigu įsigyjame akcijų: galima gaminti elektros energiją ir gauti papildomai apie 7,00 tūkst. Eur pajamų. Elektrą galime naudoti tiek savo reikmėms, tiek ją parduoti.</w:t>
      </w:r>
      <w:r w:rsidR="00F6179F">
        <w:rPr>
          <w:b w:val="0"/>
        </w:rPr>
        <w:t xml:space="preserve"> Kitas dalykas – baigiasi maisto atliekų tvarkymo programa. Rietavui gal nėra labai aktualu. Vėl turėtume sudaryti sutartis su kitais operatoriais. Be to, galime sąvartyno dujas nukreipti ir gaminti keletą kilovatvalandžių. Mūsų ir jų techniką galima panaudoti abipusiai. </w:t>
      </w:r>
    </w:p>
    <w:p w14:paraId="090008BD" w14:textId="77777777" w:rsidR="00AB1333" w:rsidRDefault="00F6179F" w:rsidP="005A0376">
      <w:pPr>
        <w:pStyle w:val="prastasistinklapis"/>
        <w:shd w:val="clear" w:color="auto" w:fill="FFFFFF"/>
        <w:jc w:val="left"/>
        <w:rPr>
          <w:b w:val="0"/>
        </w:rPr>
      </w:pPr>
      <w:r>
        <w:rPr>
          <w:b w:val="0"/>
        </w:rPr>
        <w:t xml:space="preserve">                   Savivaldybės meras Antanas Černeckis: mano nuomone, kiek yra buvę susitarimų, pirkimų, tai būtų pats geriausias variantas. </w:t>
      </w:r>
      <w:r w:rsidR="00AB1333">
        <w:rPr>
          <w:b w:val="0"/>
        </w:rPr>
        <w:t xml:space="preserve">Siūlau tam pritarti ir pradėti vykdyti sandorius. </w:t>
      </w:r>
    </w:p>
    <w:p w14:paraId="1974D7BA" w14:textId="77777777" w:rsidR="00AB1333" w:rsidRDefault="00AB1333" w:rsidP="005A0376">
      <w:pPr>
        <w:pStyle w:val="prastasistinklapis"/>
        <w:shd w:val="clear" w:color="auto" w:fill="FFFFFF"/>
        <w:jc w:val="left"/>
        <w:rPr>
          <w:b w:val="0"/>
        </w:rPr>
      </w:pPr>
      <w:r>
        <w:rPr>
          <w:b w:val="0"/>
        </w:rPr>
        <w:t xml:space="preserve">                   Tarybos narys Vytautas Blažaitis: ar teisingai supratau, kad UAB „Veistas“ prašo už akcijas 200,00 tūkst. Eur, o parduotų už 100,00 tūkst. Eur?</w:t>
      </w:r>
    </w:p>
    <w:p w14:paraId="26BC8415" w14:textId="36F9E281" w:rsidR="00AB1333" w:rsidRDefault="00AB1333" w:rsidP="005A0376">
      <w:pPr>
        <w:pStyle w:val="prastasistinklapis"/>
        <w:shd w:val="clear" w:color="auto" w:fill="FFFFFF"/>
        <w:jc w:val="left"/>
        <w:rPr>
          <w:b w:val="0"/>
        </w:rPr>
      </w:pPr>
      <w:r>
        <w:rPr>
          <w:b w:val="0"/>
        </w:rPr>
        <w:t xml:space="preserve">                   UAB „Telšių regiono atliekų tvarkymo centras“ direktori</w:t>
      </w:r>
      <w:r w:rsidR="00711DB8">
        <w:rPr>
          <w:b w:val="0"/>
        </w:rPr>
        <w:t>us</w:t>
      </w:r>
      <w:r>
        <w:rPr>
          <w:b w:val="0"/>
        </w:rPr>
        <w:t xml:space="preserve"> Vidimantas Domarkas: ne, 100,00 tūkst. įvertino verslo vertintojas. Jeigu sutiktų parduoti už tokią kainą, tada čia nebūčiau. </w:t>
      </w:r>
    </w:p>
    <w:p w14:paraId="6BE2C085" w14:textId="1A5148A4" w:rsidR="00AB1333" w:rsidRDefault="00AB1333" w:rsidP="005A0376">
      <w:pPr>
        <w:pStyle w:val="prastasistinklapis"/>
        <w:shd w:val="clear" w:color="auto" w:fill="FFFFFF"/>
        <w:jc w:val="left"/>
        <w:rPr>
          <w:b w:val="0"/>
        </w:rPr>
      </w:pPr>
      <w:r>
        <w:rPr>
          <w:b w:val="0"/>
        </w:rPr>
        <w:t xml:space="preserve">                   Tarybos narys Viktoras Krajinas: jeigu pirktumėte akcijas, kiek tai kainuotų Rietavo savivaldybei?</w:t>
      </w:r>
    </w:p>
    <w:p w14:paraId="3FE36E61" w14:textId="2B301889" w:rsidR="006C433E" w:rsidRDefault="00AB1333" w:rsidP="005A0376">
      <w:pPr>
        <w:pStyle w:val="prastasistinklapis"/>
        <w:shd w:val="clear" w:color="auto" w:fill="FFFFFF"/>
        <w:jc w:val="left"/>
        <w:rPr>
          <w:b w:val="0"/>
        </w:rPr>
      </w:pPr>
      <w:bookmarkStart w:id="10" w:name="_Hlk115337888"/>
      <w:r>
        <w:rPr>
          <w:b w:val="0"/>
        </w:rPr>
        <w:lastRenderedPageBreak/>
        <w:t xml:space="preserve">                   UAB „Telšių regiono atliekų tvarkymo centras“ direktori</w:t>
      </w:r>
      <w:r w:rsidR="00711DB8">
        <w:rPr>
          <w:b w:val="0"/>
        </w:rPr>
        <w:t>us</w:t>
      </w:r>
      <w:r>
        <w:rPr>
          <w:b w:val="0"/>
        </w:rPr>
        <w:t xml:space="preserve"> Vidimantas Domarkas: </w:t>
      </w:r>
      <w:bookmarkEnd w:id="10"/>
      <w:r>
        <w:rPr>
          <w:b w:val="0"/>
        </w:rPr>
        <w:t xml:space="preserve">mūsų įmonė įsigyja finansinio turto ir to turto Savivaldybė valdys tiek, kiek turi procentų akcijų, t. y. 6 proc. </w:t>
      </w:r>
      <w:r w:rsidR="004210BA">
        <w:rPr>
          <w:b w:val="0"/>
        </w:rPr>
        <w:t xml:space="preserve"> </w:t>
      </w:r>
      <w:r w:rsidR="006C433E">
        <w:rPr>
          <w:b w:val="0"/>
        </w:rPr>
        <w:t xml:space="preserve">Be to, mes galėsime dalyvauti modernizavimo programoje. </w:t>
      </w:r>
    </w:p>
    <w:p w14:paraId="2FD94103" w14:textId="63EFD487" w:rsidR="00711DB8" w:rsidRDefault="00711DB8" w:rsidP="005A0376">
      <w:pPr>
        <w:pStyle w:val="prastasistinklapis"/>
        <w:shd w:val="clear" w:color="auto" w:fill="FFFFFF"/>
        <w:jc w:val="left"/>
        <w:rPr>
          <w:b w:val="0"/>
        </w:rPr>
      </w:pPr>
      <w:r>
        <w:rPr>
          <w:b w:val="0"/>
        </w:rPr>
        <w:t xml:space="preserve">                   Savivaldybės meras Antanas Černeckis: per kiek laiko esate numatę atstatyti sąvartyno uždarymui skirtas lėšas?</w:t>
      </w:r>
    </w:p>
    <w:p w14:paraId="02B918E3" w14:textId="1FA8BCED" w:rsidR="00711DB8" w:rsidRDefault="00711DB8" w:rsidP="005A0376">
      <w:pPr>
        <w:pStyle w:val="prastasistinklapis"/>
        <w:shd w:val="clear" w:color="auto" w:fill="FFFFFF"/>
        <w:jc w:val="left"/>
        <w:rPr>
          <w:b w:val="0"/>
        </w:rPr>
      </w:pPr>
      <w:r>
        <w:rPr>
          <w:b w:val="0"/>
        </w:rPr>
        <w:t xml:space="preserve">                 </w:t>
      </w:r>
      <w:r>
        <w:rPr>
          <w:b w:val="0"/>
        </w:rPr>
        <w:t xml:space="preserve"> UAB „Telšių regiono atliekų tvarkymo centras“ direktorius Vidimantas Domarkas:</w:t>
      </w:r>
      <w:r>
        <w:rPr>
          <w:b w:val="0"/>
        </w:rPr>
        <w:t xml:space="preserve"> </w:t>
      </w:r>
      <w:r w:rsidR="00A2188F">
        <w:rPr>
          <w:b w:val="0"/>
        </w:rPr>
        <w:t>tai darome kasmet iš amortizacijai skirtų lėšų.</w:t>
      </w:r>
    </w:p>
    <w:p w14:paraId="27649B2D" w14:textId="019AA324" w:rsidR="00A2188F" w:rsidRDefault="00A2188F" w:rsidP="005A0376">
      <w:pPr>
        <w:pStyle w:val="prastasistinklapis"/>
        <w:shd w:val="clear" w:color="auto" w:fill="FFFFFF"/>
        <w:jc w:val="left"/>
        <w:rPr>
          <w:b w:val="0"/>
        </w:rPr>
      </w:pPr>
      <w:r>
        <w:rPr>
          <w:b w:val="0"/>
        </w:rPr>
        <w:t xml:space="preserve">                   Tarybos narys Juozas Barsteiga: reikia padėkoti direktoriui už kovą dėl įmonės, nes taip tęstis ilgai negalėjo. Taip pat reikia pritarti jūsų siūlymui įsigyti akcijų. </w:t>
      </w:r>
    </w:p>
    <w:p w14:paraId="24715DA4" w14:textId="26D9EFEF" w:rsidR="00A2188F" w:rsidRDefault="00A2188F" w:rsidP="005A0376">
      <w:pPr>
        <w:pStyle w:val="prastasistinklapis"/>
        <w:shd w:val="clear" w:color="auto" w:fill="FFFFFF"/>
        <w:jc w:val="left"/>
        <w:rPr>
          <w:b w:val="0"/>
        </w:rPr>
      </w:pPr>
      <w:r>
        <w:rPr>
          <w:b w:val="0"/>
        </w:rPr>
        <w:t xml:space="preserve">                   Tarybos narys Viktoras Krajinas: dabar gavau atsakymą, kad Savivaldybei, įsigyjant UAB „Veistas“, prisidėti nereikia. Jūs lėšų turite.</w:t>
      </w:r>
    </w:p>
    <w:p w14:paraId="11D65D13" w14:textId="7C146A6B" w:rsidR="00A2188F" w:rsidRDefault="00A2188F" w:rsidP="005A0376">
      <w:pPr>
        <w:pStyle w:val="prastasistinklapis"/>
        <w:shd w:val="clear" w:color="auto" w:fill="FFFFFF"/>
        <w:jc w:val="left"/>
        <w:rPr>
          <w:b w:val="0"/>
        </w:rPr>
      </w:pPr>
      <w:r>
        <w:rPr>
          <w:b w:val="0"/>
        </w:rPr>
        <w:t xml:space="preserve">                   Tarybos narys Alfredas Mockus: įsigysite įmonę, kas ją valdys? Samdysite kitą įmonę ar patys eksp</w:t>
      </w:r>
      <w:r w:rsidR="00444DC6">
        <w:rPr>
          <w:b w:val="0"/>
        </w:rPr>
        <w:t>l</w:t>
      </w:r>
      <w:r>
        <w:rPr>
          <w:b w:val="0"/>
        </w:rPr>
        <w:t>oatuosite</w:t>
      </w:r>
      <w:r w:rsidR="00444DC6">
        <w:rPr>
          <w:b w:val="0"/>
        </w:rPr>
        <w:t>?</w:t>
      </w:r>
    </w:p>
    <w:p w14:paraId="3643980A" w14:textId="5E7852E2" w:rsidR="00444DC6" w:rsidRDefault="00444DC6" w:rsidP="005A0376">
      <w:pPr>
        <w:pStyle w:val="prastasistinklapis"/>
        <w:shd w:val="clear" w:color="auto" w:fill="FFFFFF"/>
        <w:jc w:val="left"/>
        <w:rPr>
          <w:b w:val="0"/>
        </w:rPr>
      </w:pPr>
      <w:r>
        <w:rPr>
          <w:b w:val="0"/>
        </w:rPr>
        <w:t xml:space="preserve">                   </w:t>
      </w:r>
      <w:r>
        <w:rPr>
          <w:b w:val="0"/>
        </w:rPr>
        <w:t xml:space="preserve"> UAB „Telšių regiono atliekų tvarkymo centras“ direktorius Vidimantas Domarkas:</w:t>
      </w:r>
      <w:r>
        <w:rPr>
          <w:b w:val="0"/>
        </w:rPr>
        <w:t xml:space="preserve"> patys, nes perkame įmonę „su darbuotojais“. Žinoma, bus paslaugų, kurias teks pirkti. Pavyzdžiui, generatoriaus techninė priežiūra. Su UAB „Veistas“ situacija būtų buvusi kitokia, jeigu būtų aiški valstybės politika aplinkos apsaugos srityje. </w:t>
      </w:r>
    </w:p>
    <w:p w14:paraId="4910A3BC" w14:textId="1A55150D" w:rsidR="00444DC6" w:rsidRDefault="00444DC6" w:rsidP="005A0376">
      <w:pPr>
        <w:pStyle w:val="prastasistinklapis"/>
        <w:shd w:val="clear" w:color="auto" w:fill="FFFFFF"/>
        <w:jc w:val="left"/>
        <w:rPr>
          <w:b w:val="0"/>
        </w:rPr>
      </w:pPr>
      <w:r>
        <w:rPr>
          <w:b w:val="0"/>
        </w:rPr>
        <w:t xml:space="preserve">                     Savivaldybės meras Antanas Černeckis: situacija aiški. Kaip niekad esame vieningi ir siūlymui pritariame. Linkim sėkmės.</w:t>
      </w:r>
    </w:p>
    <w:p w14:paraId="4D15488C" w14:textId="33FC9891" w:rsidR="00444DC6" w:rsidRDefault="00444DC6" w:rsidP="005A0376">
      <w:pPr>
        <w:pStyle w:val="prastasistinklapis"/>
        <w:shd w:val="clear" w:color="auto" w:fill="FFFFFF"/>
        <w:jc w:val="left"/>
        <w:rPr>
          <w:b w:val="0"/>
        </w:rPr>
      </w:pPr>
      <w:r>
        <w:rPr>
          <w:b w:val="0"/>
        </w:rPr>
        <w:t xml:space="preserve">                     </w:t>
      </w:r>
      <w:r w:rsidR="00B53B55">
        <w:rPr>
          <w:b w:val="0"/>
        </w:rPr>
        <w:t xml:space="preserve">Savivaldybės meras Antanas Černeckis: vasarą turėjome keletą išvykų pas užsienio partnerius. Vykome į Gulbenę, Zarbeką, Kenčiną. Laukiame draugų iš minėtų savivaldybių Mykolinėse. </w:t>
      </w:r>
      <w:r w:rsidR="00FF4DDA">
        <w:rPr>
          <w:b w:val="0"/>
        </w:rPr>
        <w:t xml:space="preserve">Pristatė šventės programą. Renginiai vyks kasdien. Organizuojama konferencija, į kurią atvyksta įdomūs, savo srities profesionalai-lektoriai. </w:t>
      </w:r>
      <w:r w:rsidR="0022070E">
        <w:rPr>
          <w:b w:val="0"/>
        </w:rPr>
        <w:t>Kviečiu visus aktyviai dalyvauti.</w:t>
      </w:r>
    </w:p>
    <w:p w14:paraId="5963F3AD" w14:textId="20168E6F" w:rsidR="0022070E" w:rsidRDefault="0022070E" w:rsidP="005A0376">
      <w:pPr>
        <w:pStyle w:val="prastasistinklapis"/>
        <w:shd w:val="clear" w:color="auto" w:fill="FFFFFF"/>
        <w:jc w:val="left"/>
        <w:rPr>
          <w:b w:val="0"/>
        </w:rPr>
      </w:pPr>
      <w:r>
        <w:rPr>
          <w:b w:val="0"/>
        </w:rPr>
        <w:t xml:space="preserve">                     Spalio 7 d. Vilniuje vyks „Auksinių krivūlių“ apdovanojimo ceremonija. Norintys į ją vykti registruokitės pas Dokumentų valdymo ir teisės skyriaus vedėją Jūratę Šedvilaitę.  </w:t>
      </w:r>
    </w:p>
    <w:p w14:paraId="1C62ED4D" w14:textId="295B5EDD" w:rsidR="0022070E" w:rsidRDefault="0022070E" w:rsidP="005A0376">
      <w:pPr>
        <w:pStyle w:val="prastasistinklapis"/>
        <w:shd w:val="clear" w:color="auto" w:fill="FFFFFF"/>
        <w:jc w:val="left"/>
        <w:rPr>
          <w:b w:val="0"/>
        </w:rPr>
      </w:pPr>
      <w:r>
        <w:rPr>
          <w:b w:val="0"/>
        </w:rPr>
        <w:t xml:space="preserve">                     Dar vienas džiugus įvykis – laimėjome apskundimą dėl LED lempų. Pasirašome sutartį ir pradėsime darbus.</w:t>
      </w:r>
    </w:p>
    <w:p w14:paraId="315311D6" w14:textId="01ECBE8A" w:rsidR="0022070E" w:rsidRDefault="0022070E" w:rsidP="005A0376">
      <w:pPr>
        <w:pStyle w:val="prastasistinklapis"/>
        <w:shd w:val="clear" w:color="auto" w:fill="FFFFFF"/>
        <w:jc w:val="left"/>
        <w:rPr>
          <w:b w:val="0"/>
        </w:rPr>
      </w:pPr>
      <w:r>
        <w:rPr>
          <w:b w:val="0"/>
        </w:rPr>
        <w:t xml:space="preserve">                     Skverelio renovacijos darbai iki šventės nebus baigti. </w:t>
      </w:r>
    </w:p>
    <w:p w14:paraId="3853EB14" w14:textId="77777777" w:rsidR="006C433E" w:rsidRDefault="006C433E" w:rsidP="005A0376">
      <w:pPr>
        <w:pStyle w:val="prastasistinklapis"/>
        <w:shd w:val="clear" w:color="auto" w:fill="FFFFFF"/>
        <w:jc w:val="left"/>
        <w:rPr>
          <w:b w:val="0"/>
        </w:rPr>
      </w:pPr>
      <w:r>
        <w:rPr>
          <w:b w:val="0"/>
        </w:rPr>
        <w:t xml:space="preserve">                   </w:t>
      </w:r>
    </w:p>
    <w:p w14:paraId="6CD0A9F6" w14:textId="39622096" w:rsidR="008D178E" w:rsidRPr="0019581F" w:rsidRDefault="00180BDA" w:rsidP="0019581F">
      <w:pPr>
        <w:pStyle w:val="prastasistinklapis"/>
        <w:shd w:val="clear" w:color="auto" w:fill="FFFFFF"/>
        <w:jc w:val="left"/>
        <w:rPr>
          <w:b w:val="0"/>
          <w:bCs/>
        </w:rPr>
      </w:pPr>
      <w:r>
        <w:rPr>
          <w:b w:val="0"/>
        </w:rPr>
        <w:t xml:space="preserve">                   </w:t>
      </w:r>
      <w:r w:rsidR="0022070E">
        <w:t xml:space="preserve"> </w:t>
      </w:r>
      <w:r w:rsidRPr="0019581F">
        <w:rPr>
          <w:b w:val="0"/>
          <w:bCs/>
        </w:rPr>
        <w:t>1</w:t>
      </w:r>
      <w:r w:rsidR="00863C73" w:rsidRPr="0019581F">
        <w:rPr>
          <w:b w:val="0"/>
          <w:bCs/>
        </w:rPr>
        <w:t>7</w:t>
      </w:r>
      <w:r w:rsidRPr="0019581F">
        <w:rPr>
          <w:b w:val="0"/>
          <w:bCs/>
        </w:rPr>
        <w:t xml:space="preserve">. </w:t>
      </w:r>
      <w:r w:rsidR="008D178E" w:rsidRPr="0019581F">
        <w:rPr>
          <w:b w:val="0"/>
          <w:bCs/>
        </w:rPr>
        <w:t>Tarybos narių siūlymai, paklausimai, pastabos.</w:t>
      </w:r>
    </w:p>
    <w:p w14:paraId="3609E002" w14:textId="3935AB4A" w:rsidR="00960206" w:rsidRDefault="00180BDA" w:rsidP="00180BDA">
      <w:pPr>
        <w:tabs>
          <w:tab w:val="left" w:pos="1134"/>
        </w:tabs>
      </w:pPr>
      <w:r>
        <w:t xml:space="preserve">       </w:t>
      </w:r>
      <w:r w:rsidR="0022070E">
        <w:t xml:space="preserve"> </w:t>
      </w:r>
      <w:r w:rsidR="00862CC8">
        <w:t xml:space="preserve">Tarybos narys </w:t>
      </w:r>
      <w:r w:rsidR="0019581F">
        <w:t xml:space="preserve">Juozas Barsteiga klausė, kokia situacija dėl Rietavo savivaldybės priešgaisrinės tarnybos </w:t>
      </w:r>
      <w:r w:rsidR="00960206">
        <w:t>transporto atnaujinimo?</w:t>
      </w:r>
    </w:p>
    <w:p w14:paraId="59B2A07A" w14:textId="77777777" w:rsidR="00960206" w:rsidRDefault="00862CC8" w:rsidP="00180BDA">
      <w:pPr>
        <w:tabs>
          <w:tab w:val="left" w:pos="1134"/>
        </w:tabs>
      </w:pPr>
      <w:r>
        <w:t xml:space="preserve"> </w:t>
      </w:r>
      <w:r w:rsidR="00960206">
        <w:t xml:space="preserve">       </w:t>
      </w:r>
      <w:r w:rsidR="00960206" w:rsidRPr="00960206">
        <w:rPr>
          <w:bCs/>
        </w:rPr>
        <w:t>Savivaldybės meras Antanas Černeckis:</w:t>
      </w:r>
      <w:r w:rsidR="00960206">
        <w:rPr>
          <w:b/>
        </w:rPr>
        <w:t xml:space="preserve"> </w:t>
      </w:r>
      <w:r w:rsidR="00960206" w:rsidRPr="00960206">
        <w:rPr>
          <w:bCs/>
        </w:rPr>
        <w:t>labai gera situacija, nes į šventę atvyksta abu vadovai.</w:t>
      </w:r>
      <w:r w:rsidR="00960206">
        <w:rPr>
          <w:b/>
        </w:rPr>
        <w:t xml:space="preserve"> </w:t>
      </w:r>
      <w:r w:rsidR="00960206">
        <w:t>Zarbeke apie tai nekalbėjome.</w:t>
      </w:r>
    </w:p>
    <w:p w14:paraId="06EC91C1" w14:textId="77777777" w:rsidR="00960206" w:rsidRDefault="00960206" w:rsidP="00180BDA">
      <w:pPr>
        <w:tabs>
          <w:tab w:val="left" w:pos="1134"/>
        </w:tabs>
      </w:pPr>
      <w:r>
        <w:t xml:space="preserve">         Tarybos narys Albinas Maslauskas: kokių turite žinių apie Tverų projektą?</w:t>
      </w:r>
    </w:p>
    <w:p w14:paraId="1C81980C" w14:textId="77777777" w:rsidR="003361E5" w:rsidRDefault="00960206" w:rsidP="00180BDA">
      <w:pPr>
        <w:tabs>
          <w:tab w:val="left" w:pos="1134"/>
        </w:tabs>
      </w:pPr>
      <w:r>
        <w:t xml:space="preserve">         Savivaldybės meras Antanas Černeckis: antrą kartą neįvyko pirkimas. Dėl neįvyku</w:t>
      </w:r>
      <w:r w:rsidR="00735F88">
        <w:t>s</w:t>
      </w:r>
      <w:r>
        <w:t>ių pirkimų situ</w:t>
      </w:r>
      <w:r w:rsidR="00735F88">
        <w:t>a</w:t>
      </w:r>
      <w:r>
        <w:t xml:space="preserve">cija panaši visoje Lietuvoje. </w:t>
      </w:r>
      <w:r w:rsidR="00735F88">
        <w:t xml:space="preserve">Kelių direkcija nustato kainą, dalyvaujantys pirkime ją siūlo didesnę ir pirkimas neįvyksta. Taip yra ir su Daugėdų tilto tvarkymu. Dėl Lopaičių tako: projektas įtrauktas į regioninės paramos programą. Žadvainų tiltas irgi įtrauktas į minėtą programą. Kiek sunkiau sekasi su buvusia Žemaitijos kolegija. </w:t>
      </w:r>
      <w:r w:rsidR="003361E5">
        <w:t xml:space="preserve">Kaip pavyzdį galiu pasakyti, kad reikia sutvarkyti privažiavimą. Kokį procentą lėšų reikia jam sutvarkyti, toks procentas prisidėjimo prie pastatų uždedamas Savivaldybei. Bet kokia komercinė veikla priskaičiuojama prie netinkamų lėšų. Visuomenės poreikiams turime gal tik porą dalykų. </w:t>
      </w:r>
    </w:p>
    <w:p w14:paraId="0DE1F638" w14:textId="77777777" w:rsidR="003361E5" w:rsidRDefault="003361E5" w:rsidP="00180BDA">
      <w:pPr>
        <w:tabs>
          <w:tab w:val="left" w:pos="1134"/>
        </w:tabs>
      </w:pPr>
      <w:r>
        <w:t xml:space="preserve">          Taryb</w:t>
      </w:r>
      <w:r w:rsidR="00735F88">
        <w:t xml:space="preserve">os </w:t>
      </w:r>
      <w:r>
        <w:t>narys Algimantas Mickus: grįžtu prie kompensavimo už kurą projekto. Kodėl į sprendimo projektą įtrauktas tik kietas kuras?</w:t>
      </w:r>
    </w:p>
    <w:p w14:paraId="24BBCD8F" w14:textId="117602DC" w:rsidR="009F6BF3" w:rsidRDefault="003361E5" w:rsidP="00180BDA">
      <w:pPr>
        <w:tabs>
          <w:tab w:val="left" w:pos="1134"/>
        </w:tabs>
      </w:pPr>
      <w:r>
        <w:t xml:space="preserve">          </w:t>
      </w:r>
      <w:r w:rsidR="009F6BF3">
        <w:t xml:space="preserve">Socialinių reikalų ir civilinės metrikacijos skyriaus vedėja Jolita Alseikienė: Savivaldybės taryba nustato kompensavimo kainas tų kuro rūšių, kurios nėra reglamentuotos valstybės. Kompensaciją gaus ir naudojantieji dujas. </w:t>
      </w:r>
    </w:p>
    <w:p w14:paraId="1D390569" w14:textId="77777777" w:rsidR="00E70DE8" w:rsidRDefault="009F6BF3" w:rsidP="00180BDA">
      <w:pPr>
        <w:tabs>
          <w:tab w:val="left" w:pos="1134"/>
        </w:tabs>
      </w:pPr>
      <w:r>
        <w:t xml:space="preserve">          Tarybos narys Algimantas Mickus atkreipė dėmesį dėl prastos gatvių būklės Rietavo mieste, ypač prie įvažiavimo į MAXIMA parduotuvę. </w:t>
      </w:r>
    </w:p>
    <w:p w14:paraId="2393EA23" w14:textId="77777777" w:rsidR="00E70DE8" w:rsidRDefault="00E70DE8" w:rsidP="00180BDA">
      <w:pPr>
        <w:tabs>
          <w:tab w:val="left" w:pos="1134"/>
        </w:tabs>
      </w:pPr>
      <w:r>
        <w:lastRenderedPageBreak/>
        <w:t xml:space="preserve">          </w:t>
      </w:r>
      <w:r w:rsidR="009F6BF3">
        <w:t xml:space="preserve"> </w:t>
      </w:r>
      <w:r w:rsidR="003361E5" w:rsidRPr="00E70DE8">
        <w:rPr>
          <w:bCs/>
        </w:rPr>
        <w:t>Savivaldybės meras Antanas Černeckis:</w:t>
      </w:r>
      <w:r w:rsidR="003361E5">
        <w:rPr>
          <w:b/>
        </w:rPr>
        <w:t xml:space="preserve"> </w:t>
      </w:r>
      <w:r>
        <w:t xml:space="preserve">šio įvažiavimo savininkai yra du VĮ Regiono keliai ir UAB MAXIMA. Tarpusavyje nesutaria, kas turi užtaisyti tą duobę. Žada sutvarkyti, bet iki šiol niekas nepadaryta. </w:t>
      </w:r>
    </w:p>
    <w:p w14:paraId="7F4DFCB8" w14:textId="77777777" w:rsidR="00E70DE8" w:rsidRDefault="00E70DE8" w:rsidP="00180BDA">
      <w:pPr>
        <w:tabs>
          <w:tab w:val="left" w:pos="1134"/>
        </w:tabs>
      </w:pPr>
      <w:r>
        <w:t xml:space="preserve">           Tarybos narys Algimantas Mickus: Kulių gatvės gyventojai kreipėsi į Savivaldybę dėl to, kad važiuojantieji į turgų važiuoju jų kiemais.</w:t>
      </w:r>
    </w:p>
    <w:p w14:paraId="42689662" w14:textId="77777777" w:rsidR="00937D1B" w:rsidRDefault="00E70DE8" w:rsidP="00180BDA">
      <w:pPr>
        <w:tabs>
          <w:tab w:val="left" w:pos="1134"/>
        </w:tabs>
      </w:pPr>
      <w:r>
        <w:t xml:space="preserve">           Savivaldybės meras Antanas Černeckis: sprendimas bus padarytas, bet tikrai gyventojai kreipėsi ne dėl važiuojančių į turgų. </w:t>
      </w:r>
      <w:r w:rsidR="00937D1B">
        <w:t xml:space="preserve">Kreiptasi buvo dėl vietinių gyventojų, kurie „laksto“ kiemais ir taip kelią nesaugumą vaikams. </w:t>
      </w:r>
    </w:p>
    <w:p w14:paraId="5721F118" w14:textId="77777777" w:rsidR="00C10AC8" w:rsidRDefault="00937D1B" w:rsidP="00180BDA">
      <w:pPr>
        <w:tabs>
          <w:tab w:val="left" w:pos="1134"/>
        </w:tabs>
      </w:pPr>
      <w:r>
        <w:t xml:space="preserve">           Tarybos narys Alfredas Mockus: ką darysime su Švietimo, kultūros ir sporto skyriumi? Vadovo nėra, ko</w:t>
      </w:r>
      <w:r w:rsidR="00C10AC8">
        <w:t>nkursas irgi nepaskelbtas.</w:t>
      </w:r>
    </w:p>
    <w:p w14:paraId="68DCED15" w14:textId="77777777" w:rsidR="00C10AC8" w:rsidRDefault="00C10AC8" w:rsidP="00180BDA">
      <w:pPr>
        <w:tabs>
          <w:tab w:val="left" w:pos="1134"/>
        </w:tabs>
      </w:pPr>
      <w:r>
        <w:t xml:space="preserve">   </w:t>
      </w:r>
      <w:r w:rsidR="007770F6">
        <w:t xml:space="preserve">        Savivaldybės meras Antanas Černeckis: </w:t>
      </w:r>
      <w:r>
        <w:t xml:space="preserve">viskas bus savo laiku, nes, atrodo, kad skyriuje bus dar daugiau pokyčių. Kai gausime darbuotojų prašymus, informuosime. </w:t>
      </w:r>
    </w:p>
    <w:p w14:paraId="17C3B984" w14:textId="15AB9377" w:rsidR="0066478B" w:rsidRDefault="00C10AC8" w:rsidP="0009622A">
      <w:pPr>
        <w:tabs>
          <w:tab w:val="left" w:pos="1134"/>
        </w:tabs>
      </w:pPr>
      <w:r>
        <w:t xml:space="preserve">           Tarybos narys Viktoras Krajinas: grįžtu prie kelių situacijos. Vis dėlto į įmonę prisibelsti galima. Stebėjau situaciją Vatušiuose Žemaičių plente. Dabar jau viskas sutvarkyta. Keista, kai atsivežė tiek technikos minėtam keliui sutvarkyti, bet iki MAXIMOS neatvažiavo. </w:t>
      </w:r>
    </w:p>
    <w:p w14:paraId="48EA5777" w14:textId="77777777" w:rsidR="0009622A" w:rsidRDefault="0066478B" w:rsidP="00180BDA">
      <w:pPr>
        <w:tabs>
          <w:tab w:val="left" w:pos="1134"/>
        </w:tabs>
      </w:pPr>
      <w:r>
        <w:t xml:space="preserve">         Savivaldybės meras Antanas Černeckis: </w:t>
      </w:r>
      <w:r w:rsidR="0009622A">
        <w:t>tikėkimės, kad iki Mykolinių sutvarkys.</w:t>
      </w:r>
    </w:p>
    <w:p w14:paraId="654C5E4D" w14:textId="279749D2" w:rsidR="0066478B" w:rsidRDefault="0066478B" w:rsidP="00180BDA">
      <w:pPr>
        <w:tabs>
          <w:tab w:val="left" w:pos="1134"/>
        </w:tabs>
      </w:pPr>
      <w:r>
        <w:t xml:space="preserve">         Tarybos narys Alfredas Mockus</w:t>
      </w:r>
      <w:r w:rsidR="0009622A">
        <w:t xml:space="preserve"> pajuokavo,</w:t>
      </w:r>
      <w:r>
        <w:t xml:space="preserve"> </w:t>
      </w:r>
      <w:r w:rsidR="0009622A">
        <w:t>ar nebus suvežti baldai prieš šventę?</w:t>
      </w:r>
    </w:p>
    <w:p w14:paraId="04CA1DB1" w14:textId="5C58013E" w:rsidR="0066478B" w:rsidRDefault="0066478B" w:rsidP="00180BDA">
      <w:pPr>
        <w:tabs>
          <w:tab w:val="left" w:pos="1134"/>
        </w:tabs>
      </w:pPr>
      <w:r>
        <w:t xml:space="preserve">         Savivaldybės meras Antanas Černeckis: </w:t>
      </w:r>
      <w:r w:rsidR="0009622A">
        <w:t>ne, taip nebus.</w:t>
      </w:r>
    </w:p>
    <w:p w14:paraId="286A9BC2" w14:textId="37348B54" w:rsidR="00007D6C" w:rsidRDefault="00007D6C" w:rsidP="008D178E">
      <w:pPr>
        <w:tabs>
          <w:tab w:val="left" w:pos="1134"/>
        </w:tabs>
        <w:ind w:left="1277" w:firstLine="0"/>
      </w:pPr>
      <w:r>
        <w:t>Dėkoju už posėdį.</w:t>
      </w:r>
      <w:r w:rsidR="0066478B">
        <w:t xml:space="preserve"> </w:t>
      </w:r>
    </w:p>
    <w:p w14:paraId="198A3D05" w14:textId="1AB3BE0D" w:rsidR="00C81710" w:rsidRDefault="00C81710" w:rsidP="000A6F34">
      <w:pPr>
        <w:tabs>
          <w:tab w:val="left" w:pos="1134"/>
        </w:tabs>
        <w:ind w:left="-142" w:firstLine="1276"/>
      </w:pPr>
      <w:r>
        <w:t xml:space="preserve"> </w:t>
      </w:r>
    </w:p>
    <w:p w14:paraId="6753AC8D" w14:textId="77777777" w:rsidR="00160929" w:rsidRDefault="006038CC" w:rsidP="008E4E84">
      <w:pPr>
        <w:tabs>
          <w:tab w:val="left" w:pos="0"/>
        </w:tabs>
        <w:ind w:firstLine="900"/>
      </w:pPr>
      <w:r>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481DC33E"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0A620B69"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412B">
      <w:rPr>
        <w:rStyle w:val="Puslapionumeris"/>
        <w:noProof/>
      </w:rPr>
      <w:t>2</w: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5242E4"/>
    <w:multiLevelType w:val="hybridMultilevel"/>
    <w:tmpl w:val="4EA8D1EC"/>
    <w:lvl w:ilvl="0" w:tplc="4424A8F6">
      <w:start w:val="1"/>
      <w:numFmt w:val="decimal"/>
      <w:lvlText w:val="%1."/>
      <w:lvlJc w:val="left"/>
      <w:pPr>
        <w:ind w:left="927" w:hanging="360"/>
      </w:pPr>
      <w:rPr>
        <w:rFonts w:eastAsia="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4"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15435653"/>
    <w:multiLevelType w:val="multilevel"/>
    <w:tmpl w:val="D7E03F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C16CD5"/>
    <w:multiLevelType w:val="hybridMultilevel"/>
    <w:tmpl w:val="AA38AD08"/>
    <w:lvl w:ilvl="0" w:tplc="A154BC6E">
      <w:start w:val="1"/>
      <w:numFmt w:val="decimal"/>
      <w:lvlText w:val="%1."/>
      <w:lvlJc w:val="left"/>
      <w:pPr>
        <w:tabs>
          <w:tab w:val="num" w:pos="1695"/>
        </w:tabs>
        <w:ind w:left="1695" w:hanging="975"/>
      </w:pPr>
      <w:rPr>
        <w:rFonts w:hint="default"/>
      </w:rPr>
    </w:lvl>
    <w:lvl w:ilvl="1" w:tplc="3A60E6BA">
      <w:numFmt w:val="none"/>
      <w:lvlText w:val=""/>
      <w:lvlJc w:val="left"/>
      <w:pPr>
        <w:tabs>
          <w:tab w:val="num" w:pos="360"/>
        </w:tabs>
      </w:pPr>
    </w:lvl>
    <w:lvl w:ilvl="2" w:tplc="ED4E4F8C">
      <w:numFmt w:val="none"/>
      <w:lvlText w:val=""/>
      <w:lvlJc w:val="left"/>
      <w:pPr>
        <w:tabs>
          <w:tab w:val="num" w:pos="360"/>
        </w:tabs>
      </w:pPr>
    </w:lvl>
    <w:lvl w:ilvl="3" w:tplc="04FC9518">
      <w:numFmt w:val="none"/>
      <w:lvlText w:val=""/>
      <w:lvlJc w:val="left"/>
      <w:pPr>
        <w:tabs>
          <w:tab w:val="num" w:pos="360"/>
        </w:tabs>
      </w:pPr>
    </w:lvl>
    <w:lvl w:ilvl="4" w:tplc="5E8A3FB0">
      <w:numFmt w:val="none"/>
      <w:lvlText w:val=""/>
      <w:lvlJc w:val="left"/>
      <w:pPr>
        <w:tabs>
          <w:tab w:val="num" w:pos="360"/>
        </w:tabs>
      </w:pPr>
    </w:lvl>
    <w:lvl w:ilvl="5" w:tplc="C180DF68">
      <w:numFmt w:val="none"/>
      <w:lvlText w:val=""/>
      <w:lvlJc w:val="left"/>
      <w:pPr>
        <w:tabs>
          <w:tab w:val="num" w:pos="360"/>
        </w:tabs>
      </w:pPr>
    </w:lvl>
    <w:lvl w:ilvl="6" w:tplc="1D362930">
      <w:numFmt w:val="none"/>
      <w:lvlText w:val=""/>
      <w:lvlJc w:val="left"/>
      <w:pPr>
        <w:tabs>
          <w:tab w:val="num" w:pos="360"/>
        </w:tabs>
      </w:pPr>
    </w:lvl>
    <w:lvl w:ilvl="7" w:tplc="8A30B90E">
      <w:numFmt w:val="none"/>
      <w:lvlText w:val=""/>
      <w:lvlJc w:val="left"/>
      <w:pPr>
        <w:tabs>
          <w:tab w:val="num" w:pos="360"/>
        </w:tabs>
      </w:pPr>
    </w:lvl>
    <w:lvl w:ilvl="8" w:tplc="EAF8D8E2">
      <w:numFmt w:val="none"/>
      <w:lvlText w:val=""/>
      <w:lvlJc w:val="left"/>
      <w:pPr>
        <w:tabs>
          <w:tab w:val="num" w:pos="360"/>
        </w:tabs>
      </w:pPr>
    </w:lvl>
  </w:abstractNum>
  <w:abstractNum w:abstractNumId="8"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9" w15:restartNumberingAfterBreak="0">
    <w:nsid w:val="298C0A9F"/>
    <w:multiLevelType w:val="hybridMultilevel"/>
    <w:tmpl w:val="653AE4F6"/>
    <w:lvl w:ilvl="0" w:tplc="DA5ED140">
      <w:start w:val="1"/>
      <w:numFmt w:val="decimal"/>
      <w:lvlText w:val="%1."/>
      <w:lvlJc w:val="left"/>
      <w:pPr>
        <w:ind w:left="846" w:hanging="360"/>
      </w:pPr>
      <w:rPr>
        <w:rFonts w:hint="default"/>
      </w:rPr>
    </w:lvl>
    <w:lvl w:ilvl="1" w:tplc="04270019" w:tentative="1">
      <w:start w:val="1"/>
      <w:numFmt w:val="lowerLetter"/>
      <w:lvlText w:val="%2."/>
      <w:lvlJc w:val="left"/>
      <w:pPr>
        <w:ind w:left="1566" w:hanging="360"/>
      </w:pPr>
    </w:lvl>
    <w:lvl w:ilvl="2" w:tplc="0427001B" w:tentative="1">
      <w:start w:val="1"/>
      <w:numFmt w:val="lowerRoman"/>
      <w:lvlText w:val="%3."/>
      <w:lvlJc w:val="right"/>
      <w:pPr>
        <w:ind w:left="2286" w:hanging="180"/>
      </w:pPr>
    </w:lvl>
    <w:lvl w:ilvl="3" w:tplc="0427000F" w:tentative="1">
      <w:start w:val="1"/>
      <w:numFmt w:val="decimal"/>
      <w:lvlText w:val="%4."/>
      <w:lvlJc w:val="left"/>
      <w:pPr>
        <w:ind w:left="3006" w:hanging="360"/>
      </w:pPr>
    </w:lvl>
    <w:lvl w:ilvl="4" w:tplc="04270019" w:tentative="1">
      <w:start w:val="1"/>
      <w:numFmt w:val="lowerLetter"/>
      <w:lvlText w:val="%5."/>
      <w:lvlJc w:val="left"/>
      <w:pPr>
        <w:ind w:left="3726" w:hanging="360"/>
      </w:pPr>
    </w:lvl>
    <w:lvl w:ilvl="5" w:tplc="0427001B" w:tentative="1">
      <w:start w:val="1"/>
      <w:numFmt w:val="lowerRoman"/>
      <w:lvlText w:val="%6."/>
      <w:lvlJc w:val="right"/>
      <w:pPr>
        <w:ind w:left="4446" w:hanging="180"/>
      </w:pPr>
    </w:lvl>
    <w:lvl w:ilvl="6" w:tplc="0427000F" w:tentative="1">
      <w:start w:val="1"/>
      <w:numFmt w:val="decimal"/>
      <w:lvlText w:val="%7."/>
      <w:lvlJc w:val="left"/>
      <w:pPr>
        <w:ind w:left="5166" w:hanging="360"/>
      </w:pPr>
    </w:lvl>
    <w:lvl w:ilvl="7" w:tplc="04270019" w:tentative="1">
      <w:start w:val="1"/>
      <w:numFmt w:val="lowerLetter"/>
      <w:lvlText w:val="%8."/>
      <w:lvlJc w:val="left"/>
      <w:pPr>
        <w:ind w:left="5886" w:hanging="360"/>
      </w:pPr>
    </w:lvl>
    <w:lvl w:ilvl="8" w:tplc="0427001B" w:tentative="1">
      <w:start w:val="1"/>
      <w:numFmt w:val="lowerRoman"/>
      <w:lvlText w:val="%9."/>
      <w:lvlJc w:val="right"/>
      <w:pPr>
        <w:ind w:left="6606" w:hanging="180"/>
      </w:pPr>
    </w:lvl>
  </w:abstractNum>
  <w:abstractNum w:abstractNumId="10"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1"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3" w15:restartNumberingAfterBreak="0">
    <w:nsid w:val="30920AF8"/>
    <w:multiLevelType w:val="multilevel"/>
    <w:tmpl w:val="28BC3ED2"/>
    <w:lvl w:ilvl="0">
      <w:start w:val="1"/>
      <w:numFmt w:val="decimal"/>
      <w:lvlText w:val="%1."/>
      <w:lvlJc w:val="left"/>
      <w:pPr>
        <w:ind w:left="1605" w:hanging="360"/>
      </w:pPr>
      <w:rPr>
        <w:rFonts w:hint="default"/>
      </w:rPr>
    </w:lvl>
    <w:lvl w:ilvl="1">
      <w:start w:val="1"/>
      <w:numFmt w:val="decimal"/>
      <w:isLgl/>
      <w:lvlText w:val="%1.%2."/>
      <w:lvlJc w:val="left"/>
      <w:pPr>
        <w:ind w:left="1605" w:hanging="360"/>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1965" w:hanging="72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325" w:hanging="108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2685" w:hanging="1440"/>
      </w:pPr>
      <w:rPr>
        <w:rFonts w:hint="default"/>
      </w:rPr>
    </w:lvl>
    <w:lvl w:ilvl="8">
      <w:start w:val="1"/>
      <w:numFmt w:val="decimal"/>
      <w:isLgl/>
      <w:lvlText w:val="%1.%2.%3.%4.%5.%6.%7.%8.%9."/>
      <w:lvlJc w:val="left"/>
      <w:pPr>
        <w:ind w:left="3045" w:hanging="1800"/>
      </w:pPr>
      <w:rPr>
        <w:rFonts w:hint="default"/>
      </w:rPr>
    </w:lvl>
  </w:abstractNum>
  <w:abstractNum w:abstractNumId="14"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6" w15:restartNumberingAfterBreak="0">
    <w:nsid w:val="3D6D51DE"/>
    <w:multiLevelType w:val="multilevel"/>
    <w:tmpl w:val="C944D6F6"/>
    <w:lvl w:ilvl="0">
      <w:start w:val="1"/>
      <w:numFmt w:val="decimal"/>
      <w:lvlText w:val="%1."/>
      <w:lvlJc w:val="left"/>
      <w:pPr>
        <w:ind w:left="1080" w:hanging="360"/>
      </w:pPr>
      <w:rPr>
        <w:rFonts w:ascii="Times New Roman" w:eastAsia="Times New Roman" w:hAnsi="Times New Roman" w:cs="Times New Roman"/>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8" w15:restartNumberingAfterBreak="0">
    <w:nsid w:val="470550CE"/>
    <w:multiLevelType w:val="multilevel"/>
    <w:tmpl w:val="EFB81B22"/>
    <w:lvl w:ilvl="0">
      <w:start w:val="1"/>
      <w:numFmt w:val="decimal"/>
      <w:lvlText w:val="%1."/>
      <w:lvlJc w:val="left"/>
      <w:pPr>
        <w:ind w:left="720" w:hanging="360"/>
      </w:pPr>
      <w:rPr>
        <w:rFonts w:hint="default"/>
        <w:sz w:val="24"/>
      </w:rPr>
    </w:lvl>
    <w:lvl w:ilvl="1">
      <w:start w:val="1"/>
      <w:numFmt w:val="decimal"/>
      <w:isLgl/>
      <w:lvlText w:val="%1.%2"/>
      <w:lvlJc w:val="left"/>
      <w:pPr>
        <w:ind w:left="870" w:hanging="48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19"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20"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23"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4" w15:restartNumberingAfterBreak="0">
    <w:nsid w:val="617D4632"/>
    <w:multiLevelType w:val="multilevel"/>
    <w:tmpl w:val="56D6A3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CD2354"/>
    <w:multiLevelType w:val="hybridMultilevel"/>
    <w:tmpl w:val="99A2728A"/>
    <w:lvl w:ilvl="0" w:tplc="B9CC679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8"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9"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455320265">
    <w:abstractNumId w:val="12"/>
  </w:num>
  <w:num w:numId="2" w16cid:durableId="2106996539">
    <w:abstractNumId w:val="17"/>
  </w:num>
  <w:num w:numId="3" w16cid:durableId="1765491098">
    <w:abstractNumId w:val="26"/>
  </w:num>
  <w:num w:numId="4" w16cid:durableId="972293960">
    <w:abstractNumId w:val="5"/>
  </w:num>
  <w:num w:numId="5" w16cid:durableId="1258519082">
    <w:abstractNumId w:val="23"/>
  </w:num>
  <w:num w:numId="6" w16cid:durableId="1970890660">
    <w:abstractNumId w:val="0"/>
  </w:num>
  <w:num w:numId="7" w16cid:durableId="1682472313">
    <w:abstractNumId w:val="19"/>
  </w:num>
  <w:num w:numId="8" w16cid:durableId="862476079">
    <w:abstractNumId w:val="21"/>
  </w:num>
  <w:num w:numId="9" w16cid:durableId="2081904920">
    <w:abstractNumId w:val="3"/>
  </w:num>
  <w:num w:numId="10" w16cid:durableId="1740203025">
    <w:abstractNumId w:val="4"/>
  </w:num>
  <w:num w:numId="11" w16cid:durableId="503007952">
    <w:abstractNumId w:val="10"/>
  </w:num>
  <w:num w:numId="12" w16cid:durableId="19960588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28"/>
  </w:num>
  <w:num w:numId="14" w16cid:durableId="366759505">
    <w:abstractNumId w:val="2"/>
  </w:num>
  <w:num w:numId="15" w16cid:durableId="1268272884">
    <w:abstractNumId w:val="22"/>
  </w:num>
  <w:num w:numId="16" w16cid:durableId="735054821">
    <w:abstractNumId w:val="11"/>
  </w:num>
  <w:num w:numId="17" w16cid:durableId="1715806195">
    <w:abstractNumId w:val="20"/>
  </w:num>
  <w:num w:numId="18" w16cid:durableId="650252505">
    <w:abstractNumId w:val="14"/>
  </w:num>
  <w:num w:numId="19" w16cid:durableId="770006381">
    <w:abstractNumId w:val="29"/>
  </w:num>
  <w:num w:numId="20" w16cid:durableId="855382683">
    <w:abstractNumId w:val="25"/>
  </w:num>
  <w:num w:numId="21" w16cid:durableId="1356689747">
    <w:abstractNumId w:val="8"/>
  </w:num>
  <w:num w:numId="22" w16cid:durableId="191000001">
    <w:abstractNumId w:val="16"/>
  </w:num>
  <w:num w:numId="23" w16cid:durableId="613945608">
    <w:abstractNumId w:val="24"/>
  </w:num>
  <w:num w:numId="24" w16cid:durableId="45684398">
    <w:abstractNumId w:val="18"/>
  </w:num>
  <w:num w:numId="25" w16cid:durableId="955066599">
    <w:abstractNumId w:val="6"/>
  </w:num>
  <w:num w:numId="26" w16cid:durableId="1904215421">
    <w:abstractNumId w:val="13"/>
  </w:num>
  <w:num w:numId="27" w16cid:durableId="580677949">
    <w:abstractNumId w:val="7"/>
  </w:num>
  <w:num w:numId="28" w16cid:durableId="227688969">
    <w:abstractNumId w:val="9"/>
  </w:num>
  <w:num w:numId="29" w16cid:durableId="1336882888">
    <w:abstractNumId w:val="27"/>
  </w:num>
  <w:num w:numId="30" w16cid:durableId="212311450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5"/>
    <w:rsid w:val="00027A0F"/>
    <w:rsid w:val="00027D0E"/>
    <w:rsid w:val="0003016D"/>
    <w:rsid w:val="0003033F"/>
    <w:rsid w:val="0003035A"/>
    <w:rsid w:val="000312BC"/>
    <w:rsid w:val="00031661"/>
    <w:rsid w:val="000318F7"/>
    <w:rsid w:val="00031A32"/>
    <w:rsid w:val="00031A33"/>
    <w:rsid w:val="00032904"/>
    <w:rsid w:val="00032F29"/>
    <w:rsid w:val="0003469A"/>
    <w:rsid w:val="00034A7A"/>
    <w:rsid w:val="00034EDC"/>
    <w:rsid w:val="0003520A"/>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09"/>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31C"/>
    <w:rsid w:val="00080F91"/>
    <w:rsid w:val="000817A1"/>
    <w:rsid w:val="00081A5E"/>
    <w:rsid w:val="00081A71"/>
    <w:rsid w:val="00082006"/>
    <w:rsid w:val="0008263F"/>
    <w:rsid w:val="00083469"/>
    <w:rsid w:val="000842C2"/>
    <w:rsid w:val="00084D38"/>
    <w:rsid w:val="00084EBC"/>
    <w:rsid w:val="00085263"/>
    <w:rsid w:val="00085567"/>
    <w:rsid w:val="000856CA"/>
    <w:rsid w:val="0008588A"/>
    <w:rsid w:val="00085B98"/>
    <w:rsid w:val="00085DCC"/>
    <w:rsid w:val="000861BB"/>
    <w:rsid w:val="0008666A"/>
    <w:rsid w:val="00087006"/>
    <w:rsid w:val="0008734F"/>
    <w:rsid w:val="00087675"/>
    <w:rsid w:val="00087A61"/>
    <w:rsid w:val="00087CBE"/>
    <w:rsid w:val="00087CE3"/>
    <w:rsid w:val="00087D0F"/>
    <w:rsid w:val="0009086E"/>
    <w:rsid w:val="00091BEC"/>
    <w:rsid w:val="0009234A"/>
    <w:rsid w:val="00092BC2"/>
    <w:rsid w:val="000937A7"/>
    <w:rsid w:val="0009409E"/>
    <w:rsid w:val="000941B4"/>
    <w:rsid w:val="00094674"/>
    <w:rsid w:val="000948A7"/>
    <w:rsid w:val="000953F9"/>
    <w:rsid w:val="00095660"/>
    <w:rsid w:val="000957BF"/>
    <w:rsid w:val="0009622A"/>
    <w:rsid w:val="00096447"/>
    <w:rsid w:val="00096631"/>
    <w:rsid w:val="00096B5C"/>
    <w:rsid w:val="00096FCC"/>
    <w:rsid w:val="00097287"/>
    <w:rsid w:val="0009741E"/>
    <w:rsid w:val="00097C48"/>
    <w:rsid w:val="000A04BA"/>
    <w:rsid w:val="000A05F0"/>
    <w:rsid w:val="000A07E5"/>
    <w:rsid w:val="000A0D4B"/>
    <w:rsid w:val="000A16F2"/>
    <w:rsid w:val="000A1A03"/>
    <w:rsid w:val="000A21D4"/>
    <w:rsid w:val="000A22E4"/>
    <w:rsid w:val="000A2878"/>
    <w:rsid w:val="000A28AC"/>
    <w:rsid w:val="000A2C17"/>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1F34"/>
    <w:rsid w:val="000B22A3"/>
    <w:rsid w:val="000B2C28"/>
    <w:rsid w:val="000B2C6F"/>
    <w:rsid w:val="000B2FDD"/>
    <w:rsid w:val="000B30B5"/>
    <w:rsid w:val="000B4067"/>
    <w:rsid w:val="000B4741"/>
    <w:rsid w:val="000B5BFE"/>
    <w:rsid w:val="000B5C67"/>
    <w:rsid w:val="000B6D42"/>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482"/>
    <w:rsid w:val="000C7695"/>
    <w:rsid w:val="000D0D2D"/>
    <w:rsid w:val="000D0E5B"/>
    <w:rsid w:val="000D0FB6"/>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CC5"/>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3C3C"/>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0FFD"/>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C23"/>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755"/>
    <w:rsid w:val="001639CF"/>
    <w:rsid w:val="00163D50"/>
    <w:rsid w:val="00164F8E"/>
    <w:rsid w:val="00165D09"/>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0C"/>
    <w:rsid w:val="00177DD5"/>
    <w:rsid w:val="00177EA7"/>
    <w:rsid w:val="00180052"/>
    <w:rsid w:val="001801DC"/>
    <w:rsid w:val="00180711"/>
    <w:rsid w:val="001808E0"/>
    <w:rsid w:val="0018094C"/>
    <w:rsid w:val="00180AF5"/>
    <w:rsid w:val="00180BDA"/>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81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697"/>
    <w:rsid w:val="001A3E03"/>
    <w:rsid w:val="001A3FBF"/>
    <w:rsid w:val="001A42DD"/>
    <w:rsid w:val="001A440E"/>
    <w:rsid w:val="001A5234"/>
    <w:rsid w:val="001A552B"/>
    <w:rsid w:val="001A5EDD"/>
    <w:rsid w:val="001A62B2"/>
    <w:rsid w:val="001A6FDD"/>
    <w:rsid w:val="001A6FEB"/>
    <w:rsid w:val="001A7404"/>
    <w:rsid w:val="001A75E1"/>
    <w:rsid w:val="001B0063"/>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4CEC"/>
    <w:rsid w:val="001D51C5"/>
    <w:rsid w:val="001D5352"/>
    <w:rsid w:val="001D59EC"/>
    <w:rsid w:val="001D5D20"/>
    <w:rsid w:val="001D694D"/>
    <w:rsid w:val="001D6C9E"/>
    <w:rsid w:val="001D7934"/>
    <w:rsid w:val="001D7BA7"/>
    <w:rsid w:val="001D7DC0"/>
    <w:rsid w:val="001E0863"/>
    <w:rsid w:val="001E163A"/>
    <w:rsid w:val="001E1D06"/>
    <w:rsid w:val="001E2086"/>
    <w:rsid w:val="001E269A"/>
    <w:rsid w:val="001E29B9"/>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2FA"/>
    <w:rsid w:val="00203457"/>
    <w:rsid w:val="00203795"/>
    <w:rsid w:val="002037D7"/>
    <w:rsid w:val="002040C5"/>
    <w:rsid w:val="0020470D"/>
    <w:rsid w:val="0020479D"/>
    <w:rsid w:val="00204831"/>
    <w:rsid w:val="00204E19"/>
    <w:rsid w:val="00205108"/>
    <w:rsid w:val="0020515F"/>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0E"/>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4F0"/>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610"/>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5F18"/>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64"/>
    <w:rsid w:val="00273390"/>
    <w:rsid w:val="002734E9"/>
    <w:rsid w:val="002741E1"/>
    <w:rsid w:val="00274A69"/>
    <w:rsid w:val="00274F10"/>
    <w:rsid w:val="00275189"/>
    <w:rsid w:val="002763A7"/>
    <w:rsid w:val="0027707A"/>
    <w:rsid w:val="00277965"/>
    <w:rsid w:val="0028067B"/>
    <w:rsid w:val="002809AE"/>
    <w:rsid w:val="00280AB4"/>
    <w:rsid w:val="00280F02"/>
    <w:rsid w:val="00281361"/>
    <w:rsid w:val="002817C1"/>
    <w:rsid w:val="002817DC"/>
    <w:rsid w:val="00282C74"/>
    <w:rsid w:val="00282F29"/>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294"/>
    <w:rsid w:val="002A441A"/>
    <w:rsid w:val="002A4827"/>
    <w:rsid w:val="002A4AF6"/>
    <w:rsid w:val="002A4E09"/>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B7F53"/>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BD2"/>
    <w:rsid w:val="002D6DA5"/>
    <w:rsid w:val="002D735B"/>
    <w:rsid w:val="002D7588"/>
    <w:rsid w:val="002D79D1"/>
    <w:rsid w:val="002D7D2A"/>
    <w:rsid w:val="002E00BA"/>
    <w:rsid w:val="002E0197"/>
    <w:rsid w:val="002E1E0F"/>
    <w:rsid w:val="002E2386"/>
    <w:rsid w:val="002E252C"/>
    <w:rsid w:val="002E26DD"/>
    <w:rsid w:val="002E3197"/>
    <w:rsid w:val="002E33AD"/>
    <w:rsid w:val="002E376A"/>
    <w:rsid w:val="002E4223"/>
    <w:rsid w:val="002E44A5"/>
    <w:rsid w:val="002E5249"/>
    <w:rsid w:val="002E5669"/>
    <w:rsid w:val="002E6326"/>
    <w:rsid w:val="002E6718"/>
    <w:rsid w:val="002E7035"/>
    <w:rsid w:val="002E708A"/>
    <w:rsid w:val="002E7352"/>
    <w:rsid w:val="002F0198"/>
    <w:rsid w:val="002F10D0"/>
    <w:rsid w:val="002F14E3"/>
    <w:rsid w:val="002F1D9F"/>
    <w:rsid w:val="002F2121"/>
    <w:rsid w:val="002F23A4"/>
    <w:rsid w:val="002F3155"/>
    <w:rsid w:val="002F32F3"/>
    <w:rsid w:val="002F3C56"/>
    <w:rsid w:val="002F42C6"/>
    <w:rsid w:val="002F4C3D"/>
    <w:rsid w:val="002F70F4"/>
    <w:rsid w:val="002F72DA"/>
    <w:rsid w:val="002F7B48"/>
    <w:rsid w:val="003001AC"/>
    <w:rsid w:val="00300307"/>
    <w:rsid w:val="0030253F"/>
    <w:rsid w:val="003029E1"/>
    <w:rsid w:val="00303061"/>
    <w:rsid w:val="0030308B"/>
    <w:rsid w:val="00303219"/>
    <w:rsid w:val="00303E33"/>
    <w:rsid w:val="00305A3B"/>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06F"/>
    <w:rsid w:val="003148E6"/>
    <w:rsid w:val="00314CE2"/>
    <w:rsid w:val="00315201"/>
    <w:rsid w:val="00315945"/>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361E5"/>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6D7"/>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8BC"/>
    <w:rsid w:val="0035696C"/>
    <w:rsid w:val="00356AA0"/>
    <w:rsid w:val="00356D09"/>
    <w:rsid w:val="00357784"/>
    <w:rsid w:val="00357A51"/>
    <w:rsid w:val="00357E9D"/>
    <w:rsid w:val="00360125"/>
    <w:rsid w:val="00360142"/>
    <w:rsid w:val="0036057B"/>
    <w:rsid w:val="003606D3"/>
    <w:rsid w:val="00360F37"/>
    <w:rsid w:val="00361C72"/>
    <w:rsid w:val="00362659"/>
    <w:rsid w:val="0036293E"/>
    <w:rsid w:val="00362CF3"/>
    <w:rsid w:val="00362F32"/>
    <w:rsid w:val="00362FC8"/>
    <w:rsid w:val="00363308"/>
    <w:rsid w:val="0036366D"/>
    <w:rsid w:val="0036405C"/>
    <w:rsid w:val="003642D2"/>
    <w:rsid w:val="00364424"/>
    <w:rsid w:val="00364566"/>
    <w:rsid w:val="00364816"/>
    <w:rsid w:val="00364A6C"/>
    <w:rsid w:val="00364E64"/>
    <w:rsid w:val="00365E15"/>
    <w:rsid w:val="00365F19"/>
    <w:rsid w:val="00366B33"/>
    <w:rsid w:val="00366DC9"/>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6A6"/>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82"/>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1A5A"/>
    <w:rsid w:val="003F1C5B"/>
    <w:rsid w:val="003F1F8A"/>
    <w:rsid w:val="003F1FC8"/>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897"/>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07A34"/>
    <w:rsid w:val="00410E6D"/>
    <w:rsid w:val="004116CF"/>
    <w:rsid w:val="00411B1D"/>
    <w:rsid w:val="004124AF"/>
    <w:rsid w:val="00412EC7"/>
    <w:rsid w:val="004146FC"/>
    <w:rsid w:val="00414819"/>
    <w:rsid w:val="00414C7D"/>
    <w:rsid w:val="004151CE"/>
    <w:rsid w:val="004159C0"/>
    <w:rsid w:val="004162B2"/>
    <w:rsid w:val="004163B3"/>
    <w:rsid w:val="00417343"/>
    <w:rsid w:val="004173F0"/>
    <w:rsid w:val="00420BBE"/>
    <w:rsid w:val="00420CF7"/>
    <w:rsid w:val="004210BA"/>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4DC6"/>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5A3"/>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411"/>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4276"/>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011"/>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5FA"/>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8F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5C07"/>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9C5"/>
    <w:rsid w:val="00581B56"/>
    <w:rsid w:val="0058227B"/>
    <w:rsid w:val="00583545"/>
    <w:rsid w:val="00583D12"/>
    <w:rsid w:val="005840F3"/>
    <w:rsid w:val="005849D6"/>
    <w:rsid w:val="00584FDD"/>
    <w:rsid w:val="00586492"/>
    <w:rsid w:val="00587AB3"/>
    <w:rsid w:val="00587F7B"/>
    <w:rsid w:val="00590C07"/>
    <w:rsid w:val="00590C09"/>
    <w:rsid w:val="00591113"/>
    <w:rsid w:val="0059139A"/>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966"/>
    <w:rsid w:val="005A5DD5"/>
    <w:rsid w:val="005A64D6"/>
    <w:rsid w:val="005A64F8"/>
    <w:rsid w:val="005A71CF"/>
    <w:rsid w:val="005A7724"/>
    <w:rsid w:val="005A77DB"/>
    <w:rsid w:val="005A7CF9"/>
    <w:rsid w:val="005A7D91"/>
    <w:rsid w:val="005B0983"/>
    <w:rsid w:val="005B0A17"/>
    <w:rsid w:val="005B0F4B"/>
    <w:rsid w:val="005B1247"/>
    <w:rsid w:val="005B2537"/>
    <w:rsid w:val="005B2815"/>
    <w:rsid w:val="005B2883"/>
    <w:rsid w:val="005B2DDE"/>
    <w:rsid w:val="005B329C"/>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30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0B"/>
    <w:rsid w:val="005E6033"/>
    <w:rsid w:val="005E78DD"/>
    <w:rsid w:val="005E7E85"/>
    <w:rsid w:val="005F0520"/>
    <w:rsid w:val="005F0A80"/>
    <w:rsid w:val="005F0DD9"/>
    <w:rsid w:val="005F1238"/>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17F4B"/>
    <w:rsid w:val="006202AF"/>
    <w:rsid w:val="00620764"/>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A50"/>
    <w:rsid w:val="00661D22"/>
    <w:rsid w:val="00661E13"/>
    <w:rsid w:val="00662A32"/>
    <w:rsid w:val="00662E85"/>
    <w:rsid w:val="006635C2"/>
    <w:rsid w:val="00663C8F"/>
    <w:rsid w:val="00663F27"/>
    <w:rsid w:val="0066400C"/>
    <w:rsid w:val="00664741"/>
    <w:rsid w:val="0066478B"/>
    <w:rsid w:val="00664A1B"/>
    <w:rsid w:val="006651E4"/>
    <w:rsid w:val="006658CC"/>
    <w:rsid w:val="006658E7"/>
    <w:rsid w:val="00665D18"/>
    <w:rsid w:val="006663D2"/>
    <w:rsid w:val="00666A00"/>
    <w:rsid w:val="00666C9C"/>
    <w:rsid w:val="00666E3C"/>
    <w:rsid w:val="0066753C"/>
    <w:rsid w:val="00667AF6"/>
    <w:rsid w:val="00667FEA"/>
    <w:rsid w:val="006703CD"/>
    <w:rsid w:val="006704AE"/>
    <w:rsid w:val="00670991"/>
    <w:rsid w:val="00670A18"/>
    <w:rsid w:val="00670E7A"/>
    <w:rsid w:val="0067115A"/>
    <w:rsid w:val="00671778"/>
    <w:rsid w:val="00671B65"/>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338"/>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1A5"/>
    <w:rsid w:val="006B7A61"/>
    <w:rsid w:val="006B7C7B"/>
    <w:rsid w:val="006B7E70"/>
    <w:rsid w:val="006C0754"/>
    <w:rsid w:val="006C0F83"/>
    <w:rsid w:val="006C227B"/>
    <w:rsid w:val="006C3A5C"/>
    <w:rsid w:val="006C3AD7"/>
    <w:rsid w:val="006C3AE0"/>
    <w:rsid w:val="006C3CA3"/>
    <w:rsid w:val="006C3EC1"/>
    <w:rsid w:val="006C4108"/>
    <w:rsid w:val="006C42FA"/>
    <w:rsid w:val="006C433E"/>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3ECA"/>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3DB8"/>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6BBA"/>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1DB8"/>
    <w:rsid w:val="00712291"/>
    <w:rsid w:val="00712306"/>
    <w:rsid w:val="00713066"/>
    <w:rsid w:val="007135AA"/>
    <w:rsid w:val="00713648"/>
    <w:rsid w:val="0071375B"/>
    <w:rsid w:val="007139B9"/>
    <w:rsid w:val="00713BA6"/>
    <w:rsid w:val="0071445F"/>
    <w:rsid w:val="007149EA"/>
    <w:rsid w:val="00714A00"/>
    <w:rsid w:val="00714B16"/>
    <w:rsid w:val="007155B4"/>
    <w:rsid w:val="007158C1"/>
    <w:rsid w:val="0071599C"/>
    <w:rsid w:val="007206AD"/>
    <w:rsid w:val="00720B35"/>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5F88"/>
    <w:rsid w:val="007360A9"/>
    <w:rsid w:val="00736F19"/>
    <w:rsid w:val="0073720A"/>
    <w:rsid w:val="00737FC9"/>
    <w:rsid w:val="00740C19"/>
    <w:rsid w:val="0074114B"/>
    <w:rsid w:val="007421CE"/>
    <w:rsid w:val="00742587"/>
    <w:rsid w:val="007428E1"/>
    <w:rsid w:val="00742B3F"/>
    <w:rsid w:val="007435E9"/>
    <w:rsid w:val="00743921"/>
    <w:rsid w:val="00743DE9"/>
    <w:rsid w:val="00744BC9"/>
    <w:rsid w:val="00744F02"/>
    <w:rsid w:val="007450E3"/>
    <w:rsid w:val="00745523"/>
    <w:rsid w:val="00745CBB"/>
    <w:rsid w:val="00746159"/>
    <w:rsid w:val="00746480"/>
    <w:rsid w:val="0074673A"/>
    <w:rsid w:val="00746B2F"/>
    <w:rsid w:val="007470EF"/>
    <w:rsid w:val="007475BB"/>
    <w:rsid w:val="00747825"/>
    <w:rsid w:val="00747A0E"/>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798"/>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67B48"/>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0F6"/>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28B"/>
    <w:rsid w:val="007C5928"/>
    <w:rsid w:val="007C5A6A"/>
    <w:rsid w:val="007C5C53"/>
    <w:rsid w:val="007C5E1B"/>
    <w:rsid w:val="007C6381"/>
    <w:rsid w:val="007C6719"/>
    <w:rsid w:val="007C6DB8"/>
    <w:rsid w:val="007C7118"/>
    <w:rsid w:val="007D0349"/>
    <w:rsid w:val="007D0534"/>
    <w:rsid w:val="007D0562"/>
    <w:rsid w:val="007D1962"/>
    <w:rsid w:val="007D2983"/>
    <w:rsid w:val="007D2C73"/>
    <w:rsid w:val="007D3001"/>
    <w:rsid w:val="007D3FAC"/>
    <w:rsid w:val="007D44C0"/>
    <w:rsid w:val="007D49E7"/>
    <w:rsid w:val="007D4B43"/>
    <w:rsid w:val="007D4DE3"/>
    <w:rsid w:val="007D5968"/>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31B4"/>
    <w:rsid w:val="007E4007"/>
    <w:rsid w:val="007E42DD"/>
    <w:rsid w:val="007E46B2"/>
    <w:rsid w:val="007E496B"/>
    <w:rsid w:val="007E4D46"/>
    <w:rsid w:val="007E4F78"/>
    <w:rsid w:val="007E50DB"/>
    <w:rsid w:val="007E5842"/>
    <w:rsid w:val="007E5B10"/>
    <w:rsid w:val="007E68EC"/>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107"/>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6D"/>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2EC3"/>
    <w:rsid w:val="008535EA"/>
    <w:rsid w:val="00853F94"/>
    <w:rsid w:val="0085431C"/>
    <w:rsid w:val="00854FD7"/>
    <w:rsid w:val="008553C1"/>
    <w:rsid w:val="00855CC7"/>
    <w:rsid w:val="008562BD"/>
    <w:rsid w:val="00856E09"/>
    <w:rsid w:val="0085776B"/>
    <w:rsid w:val="008578EA"/>
    <w:rsid w:val="008602E0"/>
    <w:rsid w:val="0086032C"/>
    <w:rsid w:val="00861282"/>
    <w:rsid w:val="008616CE"/>
    <w:rsid w:val="0086262D"/>
    <w:rsid w:val="00862CC8"/>
    <w:rsid w:val="0086302E"/>
    <w:rsid w:val="008631CC"/>
    <w:rsid w:val="00863436"/>
    <w:rsid w:val="008636A7"/>
    <w:rsid w:val="00863BDB"/>
    <w:rsid w:val="00863C73"/>
    <w:rsid w:val="0086407F"/>
    <w:rsid w:val="008644AE"/>
    <w:rsid w:val="008646B0"/>
    <w:rsid w:val="0086655F"/>
    <w:rsid w:val="0086693D"/>
    <w:rsid w:val="00866B68"/>
    <w:rsid w:val="00867745"/>
    <w:rsid w:val="0087067F"/>
    <w:rsid w:val="00872299"/>
    <w:rsid w:val="00872A30"/>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4805"/>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0B5C"/>
    <w:rsid w:val="008A1374"/>
    <w:rsid w:val="008A1D93"/>
    <w:rsid w:val="008A1E80"/>
    <w:rsid w:val="008A24E3"/>
    <w:rsid w:val="008A3939"/>
    <w:rsid w:val="008A3A4F"/>
    <w:rsid w:val="008A42E3"/>
    <w:rsid w:val="008A46C6"/>
    <w:rsid w:val="008A49F9"/>
    <w:rsid w:val="008A4E09"/>
    <w:rsid w:val="008A4FBC"/>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126A"/>
    <w:rsid w:val="008B2012"/>
    <w:rsid w:val="008B2408"/>
    <w:rsid w:val="008B2655"/>
    <w:rsid w:val="008B278A"/>
    <w:rsid w:val="008B2CF9"/>
    <w:rsid w:val="008B3335"/>
    <w:rsid w:val="008B3392"/>
    <w:rsid w:val="008B3530"/>
    <w:rsid w:val="008B42ED"/>
    <w:rsid w:val="008B47AF"/>
    <w:rsid w:val="008B4C22"/>
    <w:rsid w:val="008B4C68"/>
    <w:rsid w:val="008B4E53"/>
    <w:rsid w:val="008B517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41A"/>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178E"/>
    <w:rsid w:val="008D227A"/>
    <w:rsid w:val="008D27D2"/>
    <w:rsid w:val="008D352A"/>
    <w:rsid w:val="008D3CC0"/>
    <w:rsid w:val="008D4C5B"/>
    <w:rsid w:val="008D4CCA"/>
    <w:rsid w:val="008D5059"/>
    <w:rsid w:val="008D5772"/>
    <w:rsid w:val="008D6654"/>
    <w:rsid w:val="008D68FA"/>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743"/>
    <w:rsid w:val="008F3D6F"/>
    <w:rsid w:val="008F40AC"/>
    <w:rsid w:val="008F4223"/>
    <w:rsid w:val="008F49B5"/>
    <w:rsid w:val="008F4BB1"/>
    <w:rsid w:val="008F5F4E"/>
    <w:rsid w:val="008F7081"/>
    <w:rsid w:val="008F7294"/>
    <w:rsid w:val="008F738E"/>
    <w:rsid w:val="008F748A"/>
    <w:rsid w:val="008F79CB"/>
    <w:rsid w:val="008F7FF8"/>
    <w:rsid w:val="00900C0C"/>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6F7"/>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BF"/>
    <w:rsid w:val="009359D2"/>
    <w:rsid w:val="00935EEF"/>
    <w:rsid w:val="009364EB"/>
    <w:rsid w:val="009369BE"/>
    <w:rsid w:val="00937236"/>
    <w:rsid w:val="009372F0"/>
    <w:rsid w:val="009373E8"/>
    <w:rsid w:val="00937595"/>
    <w:rsid w:val="0093767E"/>
    <w:rsid w:val="00937D1B"/>
    <w:rsid w:val="0094013C"/>
    <w:rsid w:val="00940547"/>
    <w:rsid w:val="0094098D"/>
    <w:rsid w:val="00942F3F"/>
    <w:rsid w:val="00943D75"/>
    <w:rsid w:val="00943DD5"/>
    <w:rsid w:val="009441AF"/>
    <w:rsid w:val="009448D9"/>
    <w:rsid w:val="00944FA4"/>
    <w:rsid w:val="0094503B"/>
    <w:rsid w:val="0094511C"/>
    <w:rsid w:val="0094543E"/>
    <w:rsid w:val="00945A82"/>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5ED"/>
    <w:rsid w:val="00955623"/>
    <w:rsid w:val="0095581E"/>
    <w:rsid w:val="009569B2"/>
    <w:rsid w:val="00956BD0"/>
    <w:rsid w:val="009571EA"/>
    <w:rsid w:val="009574AB"/>
    <w:rsid w:val="009575AF"/>
    <w:rsid w:val="00957CB2"/>
    <w:rsid w:val="00957F16"/>
    <w:rsid w:val="00960135"/>
    <w:rsid w:val="00960206"/>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8EA"/>
    <w:rsid w:val="00981C92"/>
    <w:rsid w:val="00981EB3"/>
    <w:rsid w:val="0098245B"/>
    <w:rsid w:val="00982463"/>
    <w:rsid w:val="0098299C"/>
    <w:rsid w:val="00982B52"/>
    <w:rsid w:val="009833E8"/>
    <w:rsid w:val="0098421F"/>
    <w:rsid w:val="0098447E"/>
    <w:rsid w:val="00984857"/>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4EA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A42"/>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BA2"/>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6BF3"/>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0E2D"/>
    <w:rsid w:val="00A2162D"/>
    <w:rsid w:val="00A2188F"/>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4E39"/>
    <w:rsid w:val="00A3586B"/>
    <w:rsid w:val="00A36132"/>
    <w:rsid w:val="00A3679C"/>
    <w:rsid w:val="00A37312"/>
    <w:rsid w:val="00A379FB"/>
    <w:rsid w:val="00A37A62"/>
    <w:rsid w:val="00A407A9"/>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2BAC"/>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333"/>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2453"/>
    <w:rsid w:val="00AD30CD"/>
    <w:rsid w:val="00AD33B5"/>
    <w:rsid w:val="00AD373B"/>
    <w:rsid w:val="00AD38A3"/>
    <w:rsid w:val="00AD38F8"/>
    <w:rsid w:val="00AD3A79"/>
    <w:rsid w:val="00AD51E3"/>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0A9"/>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12B"/>
    <w:rsid w:val="00B3421D"/>
    <w:rsid w:val="00B344A8"/>
    <w:rsid w:val="00B35248"/>
    <w:rsid w:val="00B352FF"/>
    <w:rsid w:val="00B3574D"/>
    <w:rsid w:val="00B35791"/>
    <w:rsid w:val="00B35F19"/>
    <w:rsid w:val="00B3645B"/>
    <w:rsid w:val="00B36506"/>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B55"/>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055"/>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5F89"/>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144"/>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2D57"/>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5FA6"/>
    <w:rsid w:val="00BC63ED"/>
    <w:rsid w:val="00BC6B45"/>
    <w:rsid w:val="00BC72B5"/>
    <w:rsid w:val="00BC7A9D"/>
    <w:rsid w:val="00BC7CD6"/>
    <w:rsid w:val="00BD0305"/>
    <w:rsid w:val="00BD094E"/>
    <w:rsid w:val="00BD09E6"/>
    <w:rsid w:val="00BD11D1"/>
    <w:rsid w:val="00BD18E0"/>
    <w:rsid w:val="00BD1961"/>
    <w:rsid w:val="00BD229C"/>
    <w:rsid w:val="00BD2589"/>
    <w:rsid w:val="00BD2D9C"/>
    <w:rsid w:val="00BD2DE2"/>
    <w:rsid w:val="00BD32EE"/>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6DC0"/>
    <w:rsid w:val="00BE7AE5"/>
    <w:rsid w:val="00BF063B"/>
    <w:rsid w:val="00BF0969"/>
    <w:rsid w:val="00BF1167"/>
    <w:rsid w:val="00BF11FA"/>
    <w:rsid w:val="00BF1531"/>
    <w:rsid w:val="00BF18C8"/>
    <w:rsid w:val="00BF1EC0"/>
    <w:rsid w:val="00BF27D8"/>
    <w:rsid w:val="00BF2867"/>
    <w:rsid w:val="00BF39B5"/>
    <w:rsid w:val="00BF3F47"/>
    <w:rsid w:val="00BF435D"/>
    <w:rsid w:val="00BF468F"/>
    <w:rsid w:val="00BF4F3B"/>
    <w:rsid w:val="00BF5172"/>
    <w:rsid w:val="00BF526B"/>
    <w:rsid w:val="00BF559E"/>
    <w:rsid w:val="00BF5CE1"/>
    <w:rsid w:val="00BF5F8A"/>
    <w:rsid w:val="00BF650E"/>
    <w:rsid w:val="00BF6633"/>
    <w:rsid w:val="00BF6BDD"/>
    <w:rsid w:val="00BF72EE"/>
    <w:rsid w:val="00BF7A69"/>
    <w:rsid w:val="00C00118"/>
    <w:rsid w:val="00C007D2"/>
    <w:rsid w:val="00C008A3"/>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0AC8"/>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4E62"/>
    <w:rsid w:val="00C254F6"/>
    <w:rsid w:val="00C25E5D"/>
    <w:rsid w:val="00C25E64"/>
    <w:rsid w:val="00C26A14"/>
    <w:rsid w:val="00C26D9F"/>
    <w:rsid w:val="00C26E57"/>
    <w:rsid w:val="00C270BE"/>
    <w:rsid w:val="00C27672"/>
    <w:rsid w:val="00C27F4A"/>
    <w:rsid w:val="00C30CD1"/>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80E"/>
    <w:rsid w:val="00C40A6C"/>
    <w:rsid w:val="00C4176D"/>
    <w:rsid w:val="00C41B60"/>
    <w:rsid w:val="00C42138"/>
    <w:rsid w:val="00C4241F"/>
    <w:rsid w:val="00C424FF"/>
    <w:rsid w:val="00C429C9"/>
    <w:rsid w:val="00C45F79"/>
    <w:rsid w:val="00C47BFA"/>
    <w:rsid w:val="00C50505"/>
    <w:rsid w:val="00C5082F"/>
    <w:rsid w:val="00C5104D"/>
    <w:rsid w:val="00C51446"/>
    <w:rsid w:val="00C517E0"/>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5821"/>
    <w:rsid w:val="00C66AAD"/>
    <w:rsid w:val="00C66CBA"/>
    <w:rsid w:val="00C66E8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37FE"/>
    <w:rsid w:val="00C84068"/>
    <w:rsid w:val="00C844B9"/>
    <w:rsid w:val="00C85291"/>
    <w:rsid w:val="00C86102"/>
    <w:rsid w:val="00C869F5"/>
    <w:rsid w:val="00C86C57"/>
    <w:rsid w:val="00C87340"/>
    <w:rsid w:val="00C8752F"/>
    <w:rsid w:val="00C877B9"/>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A87"/>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0FFB"/>
    <w:rsid w:val="00CD1BD9"/>
    <w:rsid w:val="00CD1C63"/>
    <w:rsid w:val="00CD1EC1"/>
    <w:rsid w:val="00CD2490"/>
    <w:rsid w:val="00CD2950"/>
    <w:rsid w:val="00CD434A"/>
    <w:rsid w:val="00CD48A3"/>
    <w:rsid w:val="00CD4B05"/>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2BF"/>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48D6"/>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8D8"/>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267"/>
    <w:rsid w:val="00D24ED0"/>
    <w:rsid w:val="00D25313"/>
    <w:rsid w:val="00D253EB"/>
    <w:rsid w:val="00D2559D"/>
    <w:rsid w:val="00D26274"/>
    <w:rsid w:val="00D278CD"/>
    <w:rsid w:val="00D27BC7"/>
    <w:rsid w:val="00D27DDC"/>
    <w:rsid w:val="00D3094A"/>
    <w:rsid w:val="00D309D9"/>
    <w:rsid w:val="00D31975"/>
    <w:rsid w:val="00D320D3"/>
    <w:rsid w:val="00D32291"/>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012"/>
    <w:rsid w:val="00D53392"/>
    <w:rsid w:val="00D5357F"/>
    <w:rsid w:val="00D53B3E"/>
    <w:rsid w:val="00D54148"/>
    <w:rsid w:val="00D546F4"/>
    <w:rsid w:val="00D54FFA"/>
    <w:rsid w:val="00D55DB3"/>
    <w:rsid w:val="00D56F70"/>
    <w:rsid w:val="00D572D3"/>
    <w:rsid w:val="00D57D70"/>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7DD"/>
    <w:rsid w:val="00D67947"/>
    <w:rsid w:val="00D67CD9"/>
    <w:rsid w:val="00D67FA9"/>
    <w:rsid w:val="00D7084F"/>
    <w:rsid w:val="00D70FB6"/>
    <w:rsid w:val="00D711F3"/>
    <w:rsid w:val="00D712C0"/>
    <w:rsid w:val="00D712F3"/>
    <w:rsid w:val="00D72074"/>
    <w:rsid w:val="00D72116"/>
    <w:rsid w:val="00D72266"/>
    <w:rsid w:val="00D72927"/>
    <w:rsid w:val="00D72AD2"/>
    <w:rsid w:val="00D72B8E"/>
    <w:rsid w:val="00D73711"/>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A4"/>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7CF"/>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2DDE"/>
    <w:rsid w:val="00DC3140"/>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59F"/>
    <w:rsid w:val="00DE3610"/>
    <w:rsid w:val="00DE36BA"/>
    <w:rsid w:val="00DE4172"/>
    <w:rsid w:val="00DE4356"/>
    <w:rsid w:val="00DE4C76"/>
    <w:rsid w:val="00DE4D6D"/>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3306"/>
    <w:rsid w:val="00E03CB0"/>
    <w:rsid w:val="00E03FA3"/>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B1"/>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37DFD"/>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B0F"/>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02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0DE8"/>
    <w:rsid w:val="00E71156"/>
    <w:rsid w:val="00E71963"/>
    <w:rsid w:val="00E71F4F"/>
    <w:rsid w:val="00E72001"/>
    <w:rsid w:val="00E73766"/>
    <w:rsid w:val="00E73CBE"/>
    <w:rsid w:val="00E74ADE"/>
    <w:rsid w:val="00E74F23"/>
    <w:rsid w:val="00E760B1"/>
    <w:rsid w:val="00E760E8"/>
    <w:rsid w:val="00E764F1"/>
    <w:rsid w:val="00E7674B"/>
    <w:rsid w:val="00E76B8C"/>
    <w:rsid w:val="00E76C9B"/>
    <w:rsid w:val="00E77AC1"/>
    <w:rsid w:val="00E77BA9"/>
    <w:rsid w:val="00E77D52"/>
    <w:rsid w:val="00E77F5E"/>
    <w:rsid w:val="00E809D7"/>
    <w:rsid w:val="00E80D4B"/>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C1D"/>
    <w:rsid w:val="00EB2DAC"/>
    <w:rsid w:val="00EB30DB"/>
    <w:rsid w:val="00EB33CF"/>
    <w:rsid w:val="00EB3489"/>
    <w:rsid w:val="00EB39E0"/>
    <w:rsid w:val="00EB3DEC"/>
    <w:rsid w:val="00EB3F9E"/>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B61"/>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81"/>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6C8C"/>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717"/>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05D"/>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792"/>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0AB3"/>
    <w:rsid w:val="00F6179F"/>
    <w:rsid w:val="00F6266C"/>
    <w:rsid w:val="00F63E23"/>
    <w:rsid w:val="00F63EF4"/>
    <w:rsid w:val="00F641B8"/>
    <w:rsid w:val="00F641F1"/>
    <w:rsid w:val="00F6468F"/>
    <w:rsid w:val="00F6481E"/>
    <w:rsid w:val="00F65283"/>
    <w:rsid w:val="00F653D0"/>
    <w:rsid w:val="00F65E4E"/>
    <w:rsid w:val="00F66178"/>
    <w:rsid w:val="00F66692"/>
    <w:rsid w:val="00F666C3"/>
    <w:rsid w:val="00F6694F"/>
    <w:rsid w:val="00F67FC2"/>
    <w:rsid w:val="00F70768"/>
    <w:rsid w:val="00F707E1"/>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86E"/>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11D"/>
    <w:rsid w:val="00FB242C"/>
    <w:rsid w:val="00FB2A34"/>
    <w:rsid w:val="00FB2D69"/>
    <w:rsid w:val="00FB387F"/>
    <w:rsid w:val="00FB4031"/>
    <w:rsid w:val="00FB45D5"/>
    <w:rsid w:val="00FB514D"/>
    <w:rsid w:val="00FB5B49"/>
    <w:rsid w:val="00FB6219"/>
    <w:rsid w:val="00FB6401"/>
    <w:rsid w:val="00FB6BBE"/>
    <w:rsid w:val="00FB73D2"/>
    <w:rsid w:val="00FB7713"/>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0317"/>
    <w:rsid w:val="00FD108A"/>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4DDA"/>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6</TotalTime>
  <Pages>10</Pages>
  <Words>21584</Words>
  <Characters>12303</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33820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2022-09-29T08:44:00Z</cp:lastPrinted>
  <dcterms:created xsi:type="dcterms:W3CDTF">2022-09-29T08:50:00Z</dcterms:created>
  <dcterms:modified xsi:type="dcterms:W3CDTF">2022-09-29T08:50:00Z</dcterms:modified>
</cp:coreProperties>
</file>